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714" w:rsidRDefault="00810714" w:rsidP="00E06FD5">
      <w:pPr>
        <w:spacing w:line="360" w:lineRule="auto"/>
        <w:ind w:hanging="770"/>
        <w:jc w:val="center"/>
        <w:rPr>
          <w:b/>
          <w:bCs/>
          <w:i/>
          <w:iCs/>
          <w:sz w:val="28"/>
          <w:szCs w:val="28"/>
        </w:rPr>
      </w:pPr>
      <w:r w:rsidRPr="00964FC4">
        <w:rPr>
          <w:b/>
          <w:bCs/>
          <w:i/>
          <w:iCs/>
          <w:sz w:val="28"/>
          <w:szCs w:val="28"/>
        </w:rPr>
        <w:t xml:space="preserve">Календарно-тематическое планирование по литературному чтению </w:t>
      </w:r>
    </w:p>
    <w:p w:rsidR="00810714" w:rsidRPr="00964FC4" w:rsidRDefault="00810714" w:rsidP="00E06FD5">
      <w:pPr>
        <w:spacing w:line="360" w:lineRule="auto"/>
        <w:ind w:hanging="770"/>
        <w:jc w:val="center"/>
        <w:rPr>
          <w:b/>
          <w:bCs/>
          <w:i/>
          <w:iCs/>
          <w:sz w:val="28"/>
          <w:szCs w:val="28"/>
        </w:rPr>
      </w:pPr>
      <w:r w:rsidRPr="00964FC4">
        <w:rPr>
          <w:b/>
          <w:bCs/>
          <w:i/>
          <w:iCs/>
          <w:sz w:val="28"/>
          <w:szCs w:val="28"/>
        </w:rPr>
        <w:t xml:space="preserve"> 2 класс</w:t>
      </w:r>
    </w:p>
    <w:tbl>
      <w:tblPr>
        <w:tblpPr w:leftFromText="180" w:rightFromText="180" w:vertAnchor="text" w:tblpY="1"/>
        <w:tblOverlap w:val="never"/>
        <w:tblW w:w="15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983"/>
        <w:gridCol w:w="3888"/>
        <w:gridCol w:w="737"/>
        <w:gridCol w:w="174"/>
        <w:gridCol w:w="46"/>
        <w:gridCol w:w="112"/>
        <w:gridCol w:w="7"/>
        <w:gridCol w:w="968"/>
        <w:gridCol w:w="6589"/>
        <w:gridCol w:w="51"/>
        <w:gridCol w:w="789"/>
        <w:gridCol w:w="51"/>
        <w:gridCol w:w="13"/>
        <w:gridCol w:w="63"/>
        <w:gridCol w:w="47"/>
        <w:gridCol w:w="784"/>
        <w:gridCol w:w="60"/>
      </w:tblGrid>
      <w:tr w:rsidR="00810714" w:rsidRPr="009F76DE">
        <w:trPr>
          <w:trHeight w:val="411"/>
        </w:trPr>
        <w:tc>
          <w:tcPr>
            <w:tcW w:w="15362" w:type="dxa"/>
            <w:gridSpan w:val="17"/>
            <w:tcBorders>
              <w:top w:val="nil"/>
              <w:left w:val="nil"/>
              <w:right w:val="nil"/>
            </w:tcBorders>
          </w:tcPr>
          <w:p w:rsidR="00810714" w:rsidRPr="002C470A" w:rsidRDefault="00810714" w:rsidP="004B4DD2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810714" w:rsidRPr="007033E3">
        <w:trPr>
          <w:trHeight w:val="536"/>
        </w:trPr>
        <w:tc>
          <w:tcPr>
            <w:tcW w:w="983" w:type="dxa"/>
            <w:vMerge w:val="restart"/>
          </w:tcPr>
          <w:p w:rsidR="00810714" w:rsidRPr="007033E3" w:rsidRDefault="00810714" w:rsidP="004B4DD2">
            <w:pPr>
              <w:jc w:val="center"/>
            </w:pPr>
            <w:r w:rsidRPr="007033E3">
              <w:t>№ урока</w:t>
            </w:r>
          </w:p>
          <w:p w:rsidR="00810714" w:rsidRPr="007033E3" w:rsidRDefault="00810714" w:rsidP="004B4DD2">
            <w:r w:rsidRPr="007033E3">
              <w:t xml:space="preserve"> </w:t>
            </w:r>
          </w:p>
        </w:tc>
        <w:tc>
          <w:tcPr>
            <w:tcW w:w="3888" w:type="dxa"/>
            <w:vMerge w:val="restart"/>
          </w:tcPr>
          <w:p w:rsidR="00810714" w:rsidRPr="007033E3" w:rsidRDefault="00810714" w:rsidP="004B4DD2">
            <w:pPr>
              <w:rPr>
                <w:u w:val="single"/>
              </w:rPr>
            </w:pPr>
            <w:r w:rsidRPr="007033E3">
              <w:t xml:space="preserve">                    Тема урока</w:t>
            </w:r>
          </w:p>
        </w:tc>
        <w:tc>
          <w:tcPr>
            <w:tcW w:w="911" w:type="dxa"/>
            <w:gridSpan w:val="2"/>
            <w:vMerge w:val="restart"/>
          </w:tcPr>
          <w:p w:rsidR="00810714" w:rsidRPr="007033E3" w:rsidRDefault="00810714" w:rsidP="004B4DD2">
            <w:pPr>
              <w:jc w:val="center"/>
            </w:pPr>
            <w:r w:rsidRPr="007033E3">
              <w:t>Коли-</w:t>
            </w:r>
          </w:p>
          <w:p w:rsidR="00810714" w:rsidRPr="007033E3" w:rsidRDefault="00810714" w:rsidP="004B4DD2">
            <w:pPr>
              <w:jc w:val="center"/>
            </w:pPr>
            <w:r w:rsidRPr="007033E3">
              <w:t>чество</w:t>
            </w:r>
          </w:p>
          <w:p w:rsidR="00810714" w:rsidRPr="007033E3" w:rsidRDefault="00810714" w:rsidP="004B4DD2">
            <w:pPr>
              <w:jc w:val="center"/>
            </w:pPr>
            <w:r w:rsidRPr="007033E3">
              <w:t xml:space="preserve">часов </w:t>
            </w:r>
          </w:p>
        </w:tc>
        <w:tc>
          <w:tcPr>
            <w:tcW w:w="7722" w:type="dxa"/>
            <w:gridSpan w:val="5"/>
            <w:vMerge w:val="restart"/>
          </w:tcPr>
          <w:p w:rsidR="00810714" w:rsidRPr="007033E3" w:rsidRDefault="00810714" w:rsidP="004B4DD2">
            <w:pPr>
              <w:jc w:val="center"/>
            </w:pPr>
            <w:r w:rsidRPr="007033E3">
              <w:t>Характеристика деятельности учащихся</w:t>
            </w:r>
          </w:p>
        </w:tc>
        <w:tc>
          <w:tcPr>
            <w:tcW w:w="1858" w:type="dxa"/>
            <w:gridSpan w:val="8"/>
          </w:tcPr>
          <w:p w:rsidR="00810714" w:rsidRPr="007033E3" w:rsidRDefault="00810714" w:rsidP="004B4DD2">
            <w:pPr>
              <w:jc w:val="center"/>
            </w:pPr>
            <w:r w:rsidRPr="007033E3">
              <w:t>Дата</w:t>
            </w:r>
          </w:p>
        </w:tc>
      </w:tr>
      <w:tr w:rsidR="00810714" w:rsidRPr="007033E3">
        <w:trPr>
          <w:trHeight w:val="559"/>
        </w:trPr>
        <w:tc>
          <w:tcPr>
            <w:tcW w:w="983" w:type="dxa"/>
            <w:vMerge/>
          </w:tcPr>
          <w:p w:rsidR="00810714" w:rsidRPr="007033E3" w:rsidRDefault="00810714" w:rsidP="004B4DD2">
            <w:pPr>
              <w:jc w:val="center"/>
            </w:pPr>
          </w:p>
        </w:tc>
        <w:tc>
          <w:tcPr>
            <w:tcW w:w="3888" w:type="dxa"/>
            <w:vMerge/>
          </w:tcPr>
          <w:p w:rsidR="00810714" w:rsidRPr="007033E3" w:rsidRDefault="00810714" w:rsidP="004B4DD2"/>
        </w:tc>
        <w:tc>
          <w:tcPr>
            <w:tcW w:w="911" w:type="dxa"/>
            <w:gridSpan w:val="2"/>
            <w:vMerge/>
          </w:tcPr>
          <w:p w:rsidR="00810714" w:rsidRPr="007033E3" w:rsidRDefault="00810714" w:rsidP="004B4DD2">
            <w:pPr>
              <w:jc w:val="center"/>
            </w:pPr>
          </w:p>
        </w:tc>
        <w:tc>
          <w:tcPr>
            <w:tcW w:w="7722" w:type="dxa"/>
            <w:gridSpan w:val="5"/>
            <w:vMerge/>
          </w:tcPr>
          <w:p w:rsidR="00810714" w:rsidRPr="007033E3" w:rsidRDefault="00810714" w:rsidP="004B4DD2">
            <w:pPr>
              <w:jc w:val="center"/>
            </w:pPr>
          </w:p>
        </w:tc>
        <w:tc>
          <w:tcPr>
            <w:tcW w:w="840" w:type="dxa"/>
            <w:gridSpan w:val="2"/>
          </w:tcPr>
          <w:p w:rsidR="00810714" w:rsidRPr="007033E3" w:rsidRDefault="00810714" w:rsidP="004B4DD2">
            <w:pPr>
              <w:jc w:val="center"/>
            </w:pPr>
          </w:p>
        </w:tc>
        <w:tc>
          <w:tcPr>
            <w:tcW w:w="1018" w:type="dxa"/>
            <w:gridSpan w:val="6"/>
          </w:tcPr>
          <w:p w:rsidR="00810714" w:rsidRPr="007033E3" w:rsidRDefault="00810714" w:rsidP="004B4DD2">
            <w:pPr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15362" w:type="dxa"/>
            <w:gridSpan w:val="17"/>
          </w:tcPr>
          <w:p w:rsidR="00810714" w:rsidRPr="007033E3" w:rsidRDefault="00810714" w:rsidP="004B4DD2">
            <w:pPr>
              <w:jc w:val="center"/>
            </w:pPr>
            <w:r w:rsidRPr="007033E3">
              <w:rPr>
                <w:b/>
                <w:bCs/>
              </w:rPr>
              <w:t>Самое великое чудо на свете (5 ч)</w:t>
            </w: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jc w:val="center"/>
            </w:pPr>
            <w:r w:rsidRPr="007033E3">
              <w:t>1.</w:t>
            </w:r>
          </w:p>
        </w:tc>
        <w:tc>
          <w:tcPr>
            <w:tcW w:w="3888" w:type="dxa"/>
          </w:tcPr>
          <w:p w:rsidR="00810714" w:rsidRPr="007033E3" w:rsidRDefault="00810714" w:rsidP="004B4DD2">
            <w:r w:rsidRPr="007033E3">
              <w:t>Введение. Знакомство с учебником литературного чтения. Система условных обозначений. Словарь.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jc w:val="center"/>
            </w:pPr>
            <w:r w:rsidRPr="007033E3">
              <w:t>1.</w:t>
            </w:r>
          </w:p>
        </w:tc>
        <w:tc>
          <w:tcPr>
            <w:tcW w:w="7722" w:type="dxa"/>
            <w:gridSpan w:val="5"/>
          </w:tcPr>
          <w:p w:rsidR="00810714" w:rsidRPr="007033E3" w:rsidRDefault="00810714" w:rsidP="004B4DD2">
            <w:r w:rsidRPr="007033E3">
              <w:t>Ориентироваться в учебнике по литературному чтению.</w:t>
            </w:r>
          </w:p>
          <w:p w:rsidR="00810714" w:rsidRPr="007033E3" w:rsidRDefault="00810714" w:rsidP="004B4DD2">
            <w:r w:rsidRPr="007033E3">
              <w:t>Рассматривать иллюстрации, соотносить их содержание с содержанием текста в учебнике.</w:t>
            </w:r>
          </w:p>
          <w:p w:rsidR="00810714" w:rsidRPr="007033E3" w:rsidRDefault="00810714" w:rsidP="004B4DD2">
            <w:r w:rsidRPr="007033E3">
              <w:t>Знать и понимать систему условных обозначений при выполнении заданий.</w:t>
            </w:r>
          </w:p>
          <w:p w:rsidR="00810714" w:rsidRPr="007033E3" w:rsidRDefault="00810714" w:rsidP="004B4DD2">
            <w:r w:rsidRPr="007033E3">
              <w:t>Находить нужную главу и нужное произведение в содержании учебника.</w:t>
            </w:r>
          </w:p>
          <w:p w:rsidR="00810714" w:rsidRPr="007033E3" w:rsidRDefault="00810714" w:rsidP="004B4DD2">
            <w:r w:rsidRPr="007033E3">
              <w:t>Предполагать на основе названия содержание главы.</w:t>
            </w:r>
          </w:p>
          <w:p w:rsidR="00810714" w:rsidRPr="007033E3" w:rsidRDefault="00810714" w:rsidP="004B4DD2">
            <w:r w:rsidRPr="007033E3">
              <w:t>Пользоваться словарем в конце учебника.</w:t>
            </w:r>
          </w:p>
        </w:tc>
        <w:tc>
          <w:tcPr>
            <w:tcW w:w="840" w:type="dxa"/>
            <w:gridSpan w:val="2"/>
          </w:tcPr>
          <w:p w:rsidR="00810714" w:rsidRPr="007033E3" w:rsidRDefault="00810714" w:rsidP="004B4DD2">
            <w:pPr>
              <w:jc w:val="center"/>
            </w:pPr>
          </w:p>
        </w:tc>
        <w:tc>
          <w:tcPr>
            <w:tcW w:w="1018" w:type="dxa"/>
            <w:gridSpan w:val="6"/>
          </w:tcPr>
          <w:p w:rsidR="00810714" w:rsidRPr="007033E3" w:rsidRDefault="00810714" w:rsidP="004B4DD2">
            <w:pPr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2.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7033E3">
              <w:t>Знакомство с названием раздела. Книги, прочитанные летом. Творчество читателя, талант писателя.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22" w:type="dxa"/>
            <w:gridSpan w:val="5"/>
          </w:tcPr>
          <w:p w:rsidR="00810714" w:rsidRPr="007033E3" w:rsidRDefault="00810714" w:rsidP="004B4DD2">
            <w:pPr>
              <w:pStyle w:val="NoSpacing"/>
            </w:pPr>
            <w:r w:rsidRPr="007033E3">
              <w:t>Прогнозировать содержание раздела. Планировать работу с произведением на уроке.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Представлять выставку книг, прочитанных летом.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Представлять любимую книгу и любимых героев.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Ориентироваться в пространстве школьной библиотеки.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Находить нужную книгу по тематическому каталогу.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Готовить выступление на заданную тему.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Размышлять о прочитанном.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Обсуждать в паре и группе высказываний великих людей о книге и о чтении.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Сравнивать высказывания великих людей о книге и чтении; находить общее и отличия.</w:t>
            </w:r>
          </w:p>
        </w:tc>
        <w:tc>
          <w:tcPr>
            <w:tcW w:w="840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1018" w:type="dxa"/>
            <w:gridSpan w:val="6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3.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7033E3">
              <w:t>Мы идём в библиотеку. Проект «О чем может рассказать школьная библиотека».</w:t>
            </w:r>
          </w:p>
          <w:p w:rsidR="00810714" w:rsidRPr="007033E3" w:rsidRDefault="00810714" w:rsidP="004B4DD2">
            <w:pPr>
              <w:jc w:val="both"/>
            </w:pP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22" w:type="dxa"/>
            <w:gridSpan w:val="5"/>
          </w:tcPr>
          <w:p w:rsidR="00810714" w:rsidRPr="007033E3" w:rsidRDefault="00810714" w:rsidP="004B4DD2">
            <w:pPr>
              <w:spacing w:line="360" w:lineRule="auto"/>
            </w:pPr>
            <w:r w:rsidRPr="007033E3"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оценку. Осуществлять поиск необходимой информации для выполнения учебных заданий; строить речевое высказывание в устной форме; умение структурировать знания. Ориентироваться в пространстве школьной библиотеки. Находить нужную книгу по тематическому каталогу. Участвовать в коллективном проекте «О чем может рассказать школьная библиотека» Учитывать разные мнения и стремиться к координации различных позиций в сотрудничестве; строить понятные  высказывания; задавать вопросы; контролировать свои действия и действия  других учащихся.</w:t>
            </w:r>
          </w:p>
        </w:tc>
        <w:tc>
          <w:tcPr>
            <w:tcW w:w="840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1018" w:type="dxa"/>
            <w:gridSpan w:val="6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4.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7033E3">
              <w:t>Старинные и современные книги. Сообщение «Старинные книги Древней Руси».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22" w:type="dxa"/>
            <w:gridSpan w:val="5"/>
          </w:tcPr>
          <w:p w:rsidR="00810714" w:rsidRPr="007033E3" w:rsidRDefault="00810714" w:rsidP="004B4DD2">
            <w:pPr>
              <w:spacing w:line="360" w:lineRule="auto"/>
            </w:pPr>
            <w:r w:rsidRPr="007033E3">
              <w:t>Понимать и сохранять учебную задачу; учитывать выделенные учителем ориентиры действия в новом учебном материале</w:t>
            </w:r>
          </w:p>
          <w:p w:rsidR="00810714" w:rsidRPr="007033E3" w:rsidRDefault="00810714" w:rsidP="004B4DD2">
            <w:pPr>
              <w:tabs>
                <w:tab w:val="left" w:pos="6300"/>
              </w:tabs>
            </w:pPr>
            <w:r w:rsidRPr="007033E3">
              <w:t>Осуществлять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Прогнозировать содержание темы. Планировать работу с произведением на уроке.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Готовить выступление на заданную тему.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Размышлять о прочитанном.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Оценивать свои достижения и достижения товарищей..</w:t>
            </w:r>
          </w:p>
        </w:tc>
        <w:tc>
          <w:tcPr>
            <w:tcW w:w="840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1018" w:type="dxa"/>
            <w:gridSpan w:val="6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5.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7033E3">
              <w:t xml:space="preserve">Высказывания о книге К.Ушинского, М.Горького, Л.Толстого. Классификация высказываний. 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22" w:type="dxa"/>
            <w:gridSpan w:val="5"/>
          </w:tcPr>
          <w:p w:rsidR="00810714" w:rsidRPr="007033E3" w:rsidRDefault="00810714" w:rsidP="004B4DD2">
            <w:pPr>
              <w:spacing w:line="360" w:lineRule="auto"/>
            </w:pPr>
            <w:r w:rsidRPr="007033E3"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Прогнозировать содержание . Планировать работу с произведением на уроке. Размышлять о прочитанном.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Обсуждать в паре и группе высказываний великих людей о книге и о чтении.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Сравнивать высказывания великих людей о книге и чтении; находить общее и отличия.</w:t>
            </w:r>
          </w:p>
        </w:tc>
        <w:tc>
          <w:tcPr>
            <w:tcW w:w="840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Портреты писателей.</w:t>
            </w:r>
          </w:p>
        </w:tc>
        <w:tc>
          <w:tcPr>
            <w:tcW w:w="1018" w:type="dxa"/>
            <w:gridSpan w:val="6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15362" w:type="dxa"/>
            <w:gridSpan w:val="17"/>
          </w:tcPr>
          <w:p w:rsidR="00810714" w:rsidRPr="007033E3" w:rsidRDefault="00810714" w:rsidP="004B4DD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Устное народное творчество (15</w:t>
            </w:r>
            <w:r w:rsidRPr="007033E3">
              <w:rPr>
                <w:b/>
                <w:bCs/>
              </w:rPr>
              <w:t xml:space="preserve"> ч)</w:t>
            </w: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6.</w:t>
            </w:r>
          </w:p>
        </w:tc>
        <w:tc>
          <w:tcPr>
            <w:tcW w:w="3888" w:type="dxa"/>
          </w:tcPr>
          <w:p w:rsidR="00810714" w:rsidRPr="00A80F8C" w:rsidRDefault="00810714" w:rsidP="004B4DD2">
            <w:pPr>
              <w:jc w:val="both"/>
              <w:rPr>
                <w:b/>
                <w:bCs/>
              </w:rPr>
            </w:pPr>
            <w:r w:rsidRPr="00A80F8C">
              <w:rPr>
                <w:b/>
                <w:bCs/>
              </w:rPr>
              <w:t xml:space="preserve">Знакомство с названием раздела. </w:t>
            </w:r>
          </w:p>
          <w:p w:rsidR="00810714" w:rsidRPr="007033E3" w:rsidRDefault="00810714" w:rsidP="004B4DD2">
            <w:pPr>
              <w:jc w:val="both"/>
            </w:pPr>
            <w:r w:rsidRPr="007033E3">
              <w:t>Прогнозирование содержания раздела. Планирование работы учащихся по освоению содержания раздела.</w:t>
            </w:r>
          </w:p>
        </w:tc>
        <w:tc>
          <w:tcPr>
            <w:tcW w:w="737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947" w:type="dxa"/>
            <w:gridSpan w:val="7"/>
          </w:tcPr>
          <w:p w:rsidR="00810714" w:rsidRPr="007033E3" w:rsidRDefault="00810714" w:rsidP="004B4DD2">
            <w:r w:rsidRPr="007033E3">
              <w:t xml:space="preserve"> Формировать учебно-познавательный интерес к новому учебному материалу;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способность к самооценке на основе критерия успешности учебной деятельности.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Прогнозировать содержание раздела. Планировать работу с  соответствии с условными обозначениями видов деятельности.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Читать вслух с постепенным переходом на чтение про себя.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Читать с выражением, опираясь на ритм произведения. Строить речевые высказывания; проводить сравнение; обобщать, т.е. выделять общее на основе существенных признаков.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Исправлять допущенные ошибки при повторном чтении.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 xml:space="preserve">Контролировать свое чтение, самостоятельно оценивать свои достижения. </w:t>
            </w:r>
          </w:p>
        </w:tc>
        <w:tc>
          <w:tcPr>
            <w:tcW w:w="853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954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7.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7033E3">
              <w:t xml:space="preserve">Устное народное творчество. Малые и большие жанры устного народного творчества. </w:t>
            </w:r>
            <w:r w:rsidRPr="00A80F8C">
              <w:rPr>
                <w:b/>
                <w:bCs/>
              </w:rPr>
              <w:t>Пословицы и поговорки. Пословицы русского народа.</w:t>
            </w:r>
          </w:p>
        </w:tc>
        <w:tc>
          <w:tcPr>
            <w:tcW w:w="737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</w:t>
            </w:r>
          </w:p>
        </w:tc>
        <w:tc>
          <w:tcPr>
            <w:tcW w:w="7947" w:type="dxa"/>
            <w:gridSpan w:val="7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выполнить.</w:t>
            </w:r>
          </w:p>
          <w:p w:rsidR="00810714" w:rsidRPr="007033E3" w:rsidRDefault="00810714" w:rsidP="004B4DD2">
            <w:r w:rsidRPr="007033E3">
              <w:t>Учитывать различные мнения и стремиться к  координации различных позиций в сотрудничестве.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 Объяснять смысл пословиц.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Соотносить пословицы с содержанием книг и жизненным опытом.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Придумывать рассказ по пословице, соотносить содержание рассказа с пословицей.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Распределять поговорки  и пословицы по тематическим группам.</w:t>
            </w:r>
          </w:p>
          <w:p w:rsidR="00810714" w:rsidRPr="007033E3" w:rsidRDefault="00810714" w:rsidP="004B4DD2">
            <w:r w:rsidRPr="007033E3">
              <w:t>Контролировать свое чтение, самостоятельно оценивать свои достижения</w:t>
            </w:r>
          </w:p>
        </w:tc>
        <w:tc>
          <w:tcPr>
            <w:tcW w:w="853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954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8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A80F8C">
              <w:rPr>
                <w:b/>
                <w:bCs/>
              </w:rPr>
              <w:t>Русские народные песни</w:t>
            </w:r>
            <w:r w:rsidRPr="007033E3">
              <w:t xml:space="preserve">. Образ деревьев в русских народных песнях. Рифма. Выразительное чтение русских песен. </w:t>
            </w:r>
          </w:p>
        </w:tc>
        <w:tc>
          <w:tcPr>
            <w:tcW w:w="737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947" w:type="dxa"/>
            <w:gridSpan w:val="7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r w:rsidRPr="007033E3">
              <w:t>учитывать выделенные учителем ориентиры действия в новом учебном материале.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7033E3">
              <w:t>Актуализировать знания учащихся по теме «Устное народное творчество. Жанры»; показать красоту и богатство русского языка, напевность русских песен.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Сочинять колыбельные песни, опираясь на опыт создания народного творчества. Научить видеть образ деревьев в русских песнях.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Формулировать собственное мнение и позицию</w:t>
            </w:r>
          </w:p>
        </w:tc>
        <w:tc>
          <w:tcPr>
            <w:tcW w:w="853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.</w:t>
            </w:r>
          </w:p>
        </w:tc>
        <w:tc>
          <w:tcPr>
            <w:tcW w:w="954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9.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A80F8C">
              <w:rPr>
                <w:b/>
                <w:bCs/>
              </w:rPr>
              <w:t>Потешки и прибаутки</w:t>
            </w:r>
            <w:r w:rsidRPr="007033E3">
              <w:t xml:space="preserve"> — малые жанры устного народного творчества. Отличия прибаутки от потешки. Слово как средство создания образа. </w:t>
            </w:r>
          </w:p>
        </w:tc>
        <w:tc>
          <w:tcPr>
            <w:tcW w:w="737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947" w:type="dxa"/>
            <w:gridSpan w:val="7"/>
          </w:tcPr>
          <w:p w:rsidR="00810714" w:rsidRPr="007033E3" w:rsidRDefault="00810714" w:rsidP="004B4DD2">
            <w:pPr>
              <w:pStyle w:val="NoSpacing"/>
            </w:pPr>
            <w:r w:rsidRPr="007033E3">
              <w:t>Понимать учебную задачу урока и стремиться её выполнить. Продолжать знакомить учащихся с многообразием устного творчества русского народа, учить различать потешки и прибаутки, развивать фантазию, воображение. Находить различия в потешках, прибаутках, сходных по теме.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Придумывать свои собственные потешки и прибаутки. .</w:t>
            </w:r>
          </w:p>
          <w:p w:rsidR="00810714" w:rsidRPr="007033E3" w:rsidRDefault="00810714" w:rsidP="004B4DD2">
            <w:r w:rsidRPr="007033E3">
              <w:t>Строить понятные высказывания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 xml:space="preserve"> Формировать способность к самооценке на основе критерия успешности учебной  деятельности.</w:t>
            </w:r>
          </w:p>
        </w:tc>
        <w:tc>
          <w:tcPr>
            <w:tcW w:w="853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954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</w:t>
            </w:r>
            <w:r>
              <w:t>0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A80F8C">
              <w:rPr>
                <w:b/>
                <w:bCs/>
              </w:rPr>
              <w:t>Считалки и небылицы</w:t>
            </w:r>
            <w:r w:rsidRPr="007033E3">
              <w:t xml:space="preserve"> — малые жанры устного народного творчества. Ритм — основа считалки. Сравнение считалки и небылицы. </w:t>
            </w:r>
          </w:p>
        </w:tc>
        <w:tc>
          <w:tcPr>
            <w:tcW w:w="737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947" w:type="dxa"/>
            <w:gridSpan w:val="7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r w:rsidRPr="007033E3">
              <w:t>планировать свои действия в соответствии с поставленной задачей.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7033E3">
              <w:t>Продолжать знакомить учащихся с многообразием устного творчества русского народа, в частности со считалками и небылицами. Доказать, что ритм — основа считалки. Сравнивать  считалки и небылицы. Контролировать свои действия и действия одноклассников.</w:t>
            </w:r>
          </w:p>
        </w:tc>
        <w:tc>
          <w:tcPr>
            <w:tcW w:w="853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954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</w:t>
            </w:r>
            <w:r>
              <w:t>1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7033E3">
              <w:t xml:space="preserve">Загадки — малые жанры устного народного творчества. Распределение загадок по тематическим группам. </w:t>
            </w:r>
          </w:p>
        </w:tc>
        <w:tc>
          <w:tcPr>
            <w:tcW w:w="737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947" w:type="dxa"/>
            <w:gridSpan w:val="7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r w:rsidRPr="007033E3">
              <w:t>учитывать выделенные учителем ориентиры действия в новом учебном материале.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7033E3">
              <w:t>Показать учащимся, как в загадках,  проявляется скрытый смысл; развивать воображение.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Анализировать загадки.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Соотносить загадки и отгадки.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Придумывать свои собственные загадки.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 xml:space="preserve"> Распределять загадки по тематическим группам. Осуществлять поиск загадок в разных источниках.  Адекватно воспринимать оценку учителя. Контролировать свои действия и действия одноклассников.</w:t>
            </w:r>
          </w:p>
        </w:tc>
        <w:tc>
          <w:tcPr>
            <w:tcW w:w="853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954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12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4B4DD2" w:rsidRDefault="00810714" w:rsidP="004B4DD2">
            <w:pPr>
              <w:jc w:val="both"/>
              <w:rPr>
                <w:b/>
                <w:bCs/>
              </w:rPr>
            </w:pPr>
            <w:r w:rsidRPr="004B4DD2">
              <w:rPr>
                <w:b/>
                <w:bCs/>
              </w:rPr>
              <w:t>Сказки. Русские народные сказки. «Петушок и бобовое зёрнышко».</w:t>
            </w:r>
          </w:p>
        </w:tc>
        <w:tc>
          <w:tcPr>
            <w:tcW w:w="737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947" w:type="dxa"/>
            <w:gridSpan w:val="7"/>
          </w:tcPr>
          <w:p w:rsidR="00810714" w:rsidRPr="007033E3" w:rsidRDefault="00810714" w:rsidP="004B4DD2">
            <w:r w:rsidRPr="007033E3">
              <w:t xml:space="preserve">Понимать учебную задачу урока и стремиться её выполнить; учитывать выделенные учителем ориентиры действия в новом учебном материале. Продолжить знакомство учащихся с русским устным народным  творчеством;  показать  роль  сказки  в  литературе;  учиться  видеть и различать  добро  и  зло;  показать, как в сказках проявляется народная мудрость.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Характеризовать героев сказки, соотносить качества с героями сказок.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Соотносить пословицу и сказочный текст, определять последовательность событий, составлять план.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Рассказывать сказку (по иллюстрациям, по плану, от лица другого героя сказки).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Соотносить рисунок и содержание сказки, делать подписи под  рисунками.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 Учиться задавать вопросы; учитывать разные мнения и интересы. 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Контролировать свое чтение, самостоятельно оценивать свои достижения.</w:t>
            </w:r>
          </w:p>
        </w:tc>
        <w:tc>
          <w:tcPr>
            <w:tcW w:w="853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954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13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4B4DD2" w:rsidRDefault="00810714" w:rsidP="004B4DD2">
            <w:pPr>
              <w:jc w:val="both"/>
              <w:rPr>
                <w:b/>
                <w:bCs/>
              </w:rPr>
            </w:pPr>
            <w:r w:rsidRPr="004B4DD2">
              <w:rPr>
                <w:b/>
                <w:bCs/>
              </w:rPr>
              <w:t xml:space="preserve">«У страха глаза велики». </w:t>
            </w:r>
          </w:p>
          <w:p w:rsidR="00810714" w:rsidRPr="007033E3" w:rsidRDefault="00810714" w:rsidP="004B4DD2">
            <w:pPr>
              <w:jc w:val="both"/>
            </w:pPr>
            <w:r w:rsidRPr="007033E3">
              <w:t>Развитие речи: обучение подробному пересказу с сохранением особенностей сказки.</w:t>
            </w:r>
          </w:p>
        </w:tc>
        <w:tc>
          <w:tcPr>
            <w:tcW w:w="737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947" w:type="dxa"/>
            <w:gridSpan w:val="7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выполнить, учитывать выделенные  ориентиры. Учиться    видеть  скрытый  смысл, заключенный в сказках. Обучаться  подробному пересказу с сохранением особенностей сказки. Контролировать свое чтение, самостоятельно оценивать свои достижения.</w:t>
            </w:r>
          </w:p>
        </w:tc>
        <w:tc>
          <w:tcPr>
            <w:tcW w:w="789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1018" w:type="dxa"/>
            <w:gridSpan w:val="6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14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4B4DD2" w:rsidRDefault="00810714" w:rsidP="004B4DD2">
            <w:pPr>
              <w:spacing w:line="360" w:lineRule="auto"/>
              <w:jc w:val="both"/>
              <w:rPr>
                <w:b/>
                <w:bCs/>
              </w:rPr>
            </w:pPr>
            <w:r w:rsidRPr="004B4DD2">
              <w:rPr>
                <w:b/>
                <w:bCs/>
              </w:rPr>
              <w:t>«Лиса и тетерев».</w:t>
            </w:r>
          </w:p>
        </w:tc>
        <w:tc>
          <w:tcPr>
            <w:tcW w:w="737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947" w:type="dxa"/>
            <w:gridSpan w:val="7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учитывать выделенные учителем ориентиры.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7033E3">
              <w:t xml:space="preserve"> Продолжить знакомство учащихся с русским устным народным творчеством; показать, как в сказках проявляется народная мудрость.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Характеризовать героев сказки, соотносить качества с героями сказок.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Соотносить пословицу и сказочный текст, определять последовательность событий, составлять план.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Рассказывать сказку (по иллюстрациям, по плану, от лица другого героя сказки).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Соотносить рисунок и содержание сказки, делать подписи под  рисунками.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 Учиться задавать вопросы; учитывать разные мнения и интересы. 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Контролировать свое чтение, самостоятельно оценивать свои достижения.</w:t>
            </w:r>
          </w:p>
        </w:tc>
        <w:tc>
          <w:tcPr>
            <w:tcW w:w="789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1018" w:type="dxa"/>
            <w:gridSpan w:val="6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15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4B4DD2" w:rsidRDefault="00810714" w:rsidP="004B4DD2">
            <w:pPr>
              <w:jc w:val="both"/>
              <w:rPr>
                <w:b/>
                <w:bCs/>
              </w:rPr>
            </w:pPr>
            <w:r w:rsidRPr="004B4DD2">
              <w:rPr>
                <w:b/>
                <w:bCs/>
              </w:rPr>
              <w:t xml:space="preserve">«Лиса и журавль». </w:t>
            </w:r>
          </w:p>
        </w:tc>
        <w:tc>
          <w:tcPr>
            <w:tcW w:w="737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947" w:type="dxa"/>
            <w:gridSpan w:val="7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учитывать выделенные учителем ориентиры.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7033E3">
              <w:t xml:space="preserve"> Продолжить знакомство учащихся с русским устным народным творчеством; показать, как в сказках проявляется народная мудрость.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Характеризовать героев сказки, соотносить качества с героями сказок.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Соотносить пословицу и сказочный текст, определять последовательность событий, составлять план.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Рассказывать сказку (по иллюстрациям, по плану, от лица другого героя сказки).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Соотносить рисунок и содержание сказки, делать подписи под  рисунками.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 Учиться задавать вопросы; учитывать разные мнения и интересы. 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Контролировать свое чтение, самостоятельно оценивать свои достижения.</w:t>
            </w:r>
          </w:p>
        </w:tc>
        <w:tc>
          <w:tcPr>
            <w:tcW w:w="789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1018" w:type="dxa"/>
            <w:gridSpan w:val="6"/>
          </w:tcPr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E06FD5">
            <w:pPr>
              <w:spacing w:line="360" w:lineRule="auto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</w:t>
            </w:r>
            <w:r>
              <w:t>6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4B4DD2" w:rsidRDefault="00810714" w:rsidP="004B4DD2">
            <w:pPr>
              <w:jc w:val="both"/>
              <w:rPr>
                <w:b/>
                <w:bCs/>
              </w:rPr>
            </w:pPr>
            <w:r w:rsidRPr="004B4DD2">
              <w:rPr>
                <w:b/>
                <w:bCs/>
              </w:rPr>
              <w:t xml:space="preserve">«Каша из топора». </w:t>
            </w:r>
          </w:p>
          <w:p w:rsidR="00810714" w:rsidRPr="007033E3" w:rsidRDefault="00810714" w:rsidP="004B4DD2">
            <w:pPr>
              <w:jc w:val="both"/>
            </w:pPr>
          </w:p>
        </w:tc>
        <w:tc>
          <w:tcPr>
            <w:tcW w:w="737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947" w:type="dxa"/>
            <w:gridSpan w:val="7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учитывать выделенные учителем ориентиры.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7033E3">
              <w:t>Продолжить знакомство учащихся с русским устным народным творчеством; показать, как в сказках проявляется народная мудрость.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Характеризовать героев сказки, соотносить качества с героями сказок.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Соотносить пословицу и сказочный текст, определять последовательность событий, составлять план.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Рассказывать сказку (по иллюстрациям, по плану, от лица другого героя сказки).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Соотносить рисунок и содержание сказки, делать подписи под  рисунками.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 Учиться задавать вопросы; учитывать разные мнения и интересы. 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Контролировать свое чтение, самостоятельно оценивать свои достижения.</w:t>
            </w:r>
          </w:p>
        </w:tc>
        <w:tc>
          <w:tcPr>
            <w:tcW w:w="789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1018" w:type="dxa"/>
            <w:gridSpan w:val="6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</w:t>
            </w:r>
            <w:r>
              <w:t>7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4B4DD2" w:rsidRDefault="00810714" w:rsidP="004B4DD2">
            <w:pPr>
              <w:jc w:val="both"/>
              <w:rPr>
                <w:b/>
                <w:bCs/>
              </w:rPr>
            </w:pPr>
            <w:r w:rsidRPr="004B4DD2">
              <w:rPr>
                <w:b/>
                <w:bCs/>
              </w:rPr>
              <w:t>«Гуси-лебеди».</w:t>
            </w:r>
          </w:p>
          <w:p w:rsidR="00810714" w:rsidRPr="007033E3" w:rsidRDefault="00810714" w:rsidP="004B4DD2">
            <w:pPr>
              <w:jc w:val="both"/>
            </w:pPr>
          </w:p>
        </w:tc>
        <w:tc>
          <w:tcPr>
            <w:tcW w:w="737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947" w:type="dxa"/>
            <w:gridSpan w:val="7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учитывать выделенные учителем ориентиры.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7033E3">
              <w:t xml:space="preserve"> Продолжить знакомство учащихся с русским устным народным творчеством; показать, как в сказках проявляется народная мудрость. Воспитывать у учащихся положительные качества личности в процессе работы над сказкой.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</w:p>
          <w:p w:rsidR="00810714" w:rsidRPr="007033E3" w:rsidRDefault="00810714" w:rsidP="004B4DD2">
            <w:pPr>
              <w:pStyle w:val="NoSpacing"/>
            </w:pPr>
            <w:r w:rsidRPr="007033E3">
              <w:t>Характеризовать героев сказки, соотносить качества с героями сказок.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Соотносить пословицу и сказочный текст, определять последовательность событий, составлять план.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Рассказывать сказку (по иллюстрациям, по плану, от лица другого героя сказки).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Соотносить рисунок и содержание сказки, делать подписи под  рисунками.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 Учиться задавать вопросы; учитывать разные мнения и интересы. 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Контролировать свое чтение, самостоятельно оценивать свои достижения.</w:t>
            </w:r>
          </w:p>
        </w:tc>
        <w:tc>
          <w:tcPr>
            <w:tcW w:w="789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1018" w:type="dxa"/>
            <w:gridSpan w:val="6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18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4B4DD2" w:rsidRDefault="00810714" w:rsidP="004B4DD2">
            <w:pPr>
              <w:pStyle w:val="NoSpacing"/>
              <w:rPr>
                <w:b/>
                <w:bCs/>
              </w:rPr>
            </w:pPr>
            <w:r w:rsidRPr="004B4DD2">
              <w:rPr>
                <w:b/>
                <w:bCs/>
              </w:rPr>
              <w:t>Обобщение по разделу «Устное народное творчество»</w:t>
            </w:r>
          </w:p>
        </w:tc>
        <w:tc>
          <w:tcPr>
            <w:tcW w:w="737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947" w:type="dxa"/>
            <w:gridSpan w:val="7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 учитывать выделенные учителем ориентиры. Проверить, как учащиеся усвоили основные понятия раздела. Повторить  как в загадках, пословицах, поговорках проявляется народная мудрость; учить видеть скрытый смысл; развивать воображение. Сочинять  свои произведения, опираясь на опыт создания народного творчества.</w:t>
            </w:r>
          </w:p>
          <w:p w:rsidR="00810714" w:rsidRPr="007033E3" w:rsidRDefault="00810714" w:rsidP="003F71AD">
            <w:pPr>
              <w:pStyle w:val="NoSpacing"/>
            </w:pPr>
            <w:r w:rsidRPr="007033E3">
              <w:t>Контролировать свои действия и  действия одноклассников.</w:t>
            </w:r>
          </w:p>
        </w:tc>
        <w:tc>
          <w:tcPr>
            <w:tcW w:w="853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954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19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4B4DD2" w:rsidRDefault="00810714" w:rsidP="004B4DD2">
            <w:pPr>
              <w:pStyle w:val="NoSpacing"/>
              <w:rPr>
                <w:b/>
                <w:bCs/>
              </w:rPr>
            </w:pPr>
            <w:r w:rsidRPr="004B4DD2">
              <w:rPr>
                <w:b/>
                <w:bCs/>
              </w:rPr>
              <w:t>Развитие речи «Учимся сочинять сказку»</w:t>
            </w:r>
          </w:p>
        </w:tc>
        <w:tc>
          <w:tcPr>
            <w:tcW w:w="737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947" w:type="dxa"/>
            <w:gridSpan w:val="7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учитывать выделенные учителем ориентиры. Придумывать свои собственные сказочные сюжеты.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Исправлять допущенные речевые  ошибки .</w:t>
            </w:r>
          </w:p>
          <w:p w:rsidR="00810714" w:rsidRPr="007033E3" w:rsidRDefault="00810714" w:rsidP="003F71AD">
            <w:pPr>
              <w:pStyle w:val="NoSpacing"/>
            </w:pPr>
            <w:r w:rsidRPr="007033E3">
              <w:t>Контролировать  себя и  оценивать свои достижения.</w:t>
            </w:r>
          </w:p>
        </w:tc>
        <w:tc>
          <w:tcPr>
            <w:tcW w:w="853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954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1366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2</w:t>
            </w:r>
            <w:r>
              <w:t>0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4B4DD2" w:rsidRDefault="00810714" w:rsidP="004B4DD2">
            <w:pPr>
              <w:spacing w:line="360" w:lineRule="auto"/>
              <w:jc w:val="both"/>
              <w:rPr>
                <w:b/>
                <w:bCs/>
              </w:rPr>
            </w:pPr>
            <w:r w:rsidRPr="004B4DD2">
              <w:rPr>
                <w:b/>
                <w:bCs/>
              </w:rPr>
              <w:t>Проверим и оценим свои достижения</w:t>
            </w:r>
          </w:p>
        </w:tc>
        <w:tc>
          <w:tcPr>
            <w:tcW w:w="737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947" w:type="dxa"/>
            <w:gridSpan w:val="7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3F71AD" w:rsidRDefault="00810714" w:rsidP="003F71AD">
            <w:pPr>
              <w:pStyle w:val="NoSpacing"/>
            </w:pPr>
            <w:r w:rsidRPr="007033E3">
              <w:t>учитывать выделенные учителем ориентиры Проверить основные понятия раздела.  Учить работать самостоятельно. Контролировать  себя и  оценивать свои достижения</w:t>
            </w:r>
          </w:p>
        </w:tc>
        <w:tc>
          <w:tcPr>
            <w:tcW w:w="853" w:type="dxa"/>
            <w:gridSpan w:val="3"/>
          </w:tcPr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954" w:type="dxa"/>
            <w:gridSpan w:val="4"/>
          </w:tcPr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15362" w:type="dxa"/>
            <w:gridSpan w:val="17"/>
          </w:tcPr>
          <w:p w:rsidR="00810714" w:rsidRPr="007033E3" w:rsidRDefault="00810714" w:rsidP="004B4DD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Люблю природу русскую. Осень (8</w:t>
            </w:r>
            <w:r w:rsidRPr="007033E3">
              <w:rPr>
                <w:b/>
                <w:bCs/>
              </w:rPr>
              <w:t xml:space="preserve"> ч)</w:t>
            </w: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2</w:t>
            </w:r>
            <w:r>
              <w:t>1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7033E3">
              <w:t xml:space="preserve">Знакомство с названием раздела. </w:t>
            </w:r>
          </w:p>
          <w:p w:rsidR="00810714" w:rsidRPr="007033E3" w:rsidRDefault="00810714" w:rsidP="004B4DD2">
            <w:pPr>
              <w:jc w:val="both"/>
            </w:pPr>
            <w:r w:rsidRPr="007033E3">
              <w:t xml:space="preserve">Картины осенней природы. </w:t>
            </w:r>
          </w:p>
          <w:p w:rsidR="00810714" w:rsidRPr="007033E3" w:rsidRDefault="00810714" w:rsidP="004B4DD2">
            <w:pPr>
              <w:jc w:val="both"/>
            </w:pPr>
            <w:r w:rsidRPr="004B4DD2">
              <w:rPr>
                <w:b/>
                <w:bCs/>
              </w:rPr>
              <w:t>Осенние загадки.</w:t>
            </w:r>
            <w:r w:rsidRPr="007033E3">
              <w:t xml:space="preserve"> </w:t>
            </w:r>
            <w:r w:rsidRPr="004B4DD2">
              <w:rPr>
                <w:b/>
                <w:bCs/>
              </w:rPr>
              <w:t xml:space="preserve">Образ осени в загадках. </w:t>
            </w:r>
            <w:r w:rsidRPr="007033E3">
              <w:t xml:space="preserve">Соотнесение загадки и отгадки. 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учитывать выделенные учителем ориентиры. Прогнозировать содержание раздела. Представлять картины осенней природы.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7033E3">
              <w:t>Видеть красоту русской природы; развивать воображение, мыслительные операции сравнения, обобщения.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 Находить образ осени в загадках. Соотносить загадки и отгадки. Находить средства художественной выразительности, подбирать свои придуманные слова, создавать с помощью слова собственные картины.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Оценивать свой ответ.</w:t>
            </w:r>
          </w:p>
          <w:p w:rsidR="00810714" w:rsidRPr="007033E3" w:rsidRDefault="00810714" w:rsidP="004B4DD2">
            <w:pPr>
              <w:spacing w:line="360" w:lineRule="auto"/>
            </w:pP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2</w:t>
            </w:r>
            <w:r>
              <w:t>2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Default="00810714" w:rsidP="004B4DD2">
            <w:pPr>
              <w:jc w:val="both"/>
            </w:pPr>
            <w:r w:rsidRPr="004B4DD2">
              <w:rPr>
                <w:b/>
                <w:bCs/>
              </w:rPr>
              <w:t>Стихотворение Ф. Тютчева       «Есть в осени первоначальный</w:t>
            </w:r>
            <w:r w:rsidRPr="007033E3">
              <w:t>»</w:t>
            </w:r>
          </w:p>
          <w:p w:rsidR="00810714" w:rsidRPr="00E06FD5" w:rsidRDefault="00810714" w:rsidP="00E06FD5"/>
          <w:p w:rsidR="00810714" w:rsidRDefault="00810714" w:rsidP="00E06FD5"/>
          <w:p w:rsidR="00810714" w:rsidRPr="00E06FD5" w:rsidRDefault="00810714" w:rsidP="00E06FD5">
            <w:r w:rsidRPr="004B4DD2">
              <w:rPr>
                <w:b/>
                <w:bCs/>
              </w:rPr>
              <w:t>Стихотворение К. Бальмонта «Поспевает брусника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учитывать выделенные учителем ориентиры. Видеть красоту русской природы; развивать воображение, мыслительные операции сравнения, обобщения. Читать стихотворения, передавая с помощью интонации настроение поэта, сравнивать стихи разных поэтов на одну тему, выбирать понравившееся, объяснять свой выбор.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Представлять картины осенней природы.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Составлять палитру прочитанного стихотворения с помощью красок.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Наблюдать за рифмой и ритмом стихотворного текста.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Находить средства художественной выразительности, подбирать свои придуманные слова, создавать с помощью слова собственные картины.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Оценивать свой ответ.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2904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23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4B4DD2">
              <w:rPr>
                <w:b/>
                <w:bCs/>
              </w:rPr>
              <w:t>Стихотворение А. Плещеева Осень наступила</w:t>
            </w:r>
            <w:r w:rsidRPr="007033E3">
              <w:t>»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pStyle w:val="ListParagraph"/>
              <w:numPr>
                <w:ilvl w:val="0"/>
                <w:numId w:val="33"/>
              </w:num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учитывать выделенные учителем ориентиры. Читать стихотворение, передавая с помощью интонации настроение поэта. Представлять картины осенней природы.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Составлять палитру прочитанного стихотворения с помощью красок.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Наблюдать за рифмой и ритмом стихотворного текста.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Находить средства художественной выразительности, подбирать свои придуманные слова, создавать с помощью слова собственные картины. Задавать вопросы; строить понятные высказывания.</w:t>
            </w:r>
          </w:p>
          <w:p w:rsidR="00810714" w:rsidRPr="003F71AD" w:rsidRDefault="00810714" w:rsidP="003F71AD">
            <w:pPr>
              <w:pStyle w:val="NoSpacing"/>
            </w:pPr>
            <w:r w:rsidRPr="007033E3">
              <w:t>Оценивать свой ответ.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2</w:t>
            </w:r>
            <w:r>
              <w:t>4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4B4DD2" w:rsidRDefault="00810714" w:rsidP="004B4DD2">
            <w:pPr>
              <w:jc w:val="both"/>
              <w:rPr>
                <w:b/>
                <w:bCs/>
              </w:rPr>
            </w:pPr>
            <w:r w:rsidRPr="004B4DD2">
              <w:rPr>
                <w:b/>
                <w:bCs/>
              </w:rPr>
              <w:t xml:space="preserve">Стихотворение А. Фета «Ласточки пропали» 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 учитывать выделенные учителем ориентиры Познакомиться   впервые с  поэзией А. А. Фета; показать,  как  посредством  слова  можно  передать  любовь  к  природе, к родине.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Читать стихотворение, передавая с помощью интонации настроение поэта. Представлять картины осенней природы.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Составлять палитру прочитанного стихотворения с помощью красок.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Наблюдать за рифмой и ритмом стихотворного текста.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Находить средства художественной выразительности, подбирать свои придуманные слова, создавать с помощью слова собственные картины. Задавать вопросы; строить понятные высказывания.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Оценивать свой ответ.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E06FD5">
            <w:pPr>
              <w:spacing w:line="360" w:lineRule="auto"/>
              <w:jc w:val="center"/>
            </w:pPr>
            <w:r>
              <w:t>25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E06FD5">
              <w:rPr>
                <w:b/>
                <w:bCs/>
              </w:rPr>
              <w:t>Стихотворения А. Толстого</w:t>
            </w:r>
            <w:r w:rsidRPr="007033E3">
              <w:t xml:space="preserve"> «Осень. Обсыпается весь наш бедный сад», С. Есенина «Закружилась листва золотая». М. Пришвин «Осеннее утро».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учитывать выделенные учителем ориентиры. Сравнивать стихи разных поэтов на одну тему, выбирать понравившееся, объяснять свой выбор. Различать стихотворный и прозаический текст.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Сравнивать их.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Наблюдать за жизнью слов в художественном тексте.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Объяснять интересные выражения в лирическом тексте.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Придумывать собственные сравнения.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Слушать звуки осени, переданные в лирическом тексте, сравнивать звуки, описанные в художественном тексте, с музыкальным произведением, подбирать музыкальное сопровождение к стихотворному тексту.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Представлять картины осенней природы.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Составлять палитру прочитанного стихотворения с помощью красок.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Находить средства художественной выразительности, подбирать свои придуманные слова, создавать с помощью слова собственные картины . Задавать вопросы; строить понятные высказывания.</w:t>
            </w:r>
          </w:p>
          <w:p w:rsidR="00810714" w:rsidRPr="007033E3" w:rsidRDefault="00810714" w:rsidP="003F71AD">
            <w:pPr>
              <w:pStyle w:val="NoSpacing"/>
            </w:pPr>
            <w:r w:rsidRPr="007033E3">
              <w:t>Оценивать свой ответ.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26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E06FD5">
              <w:rPr>
                <w:b/>
                <w:bCs/>
              </w:rPr>
              <w:t>Стихотворения В. Брюсова</w:t>
            </w:r>
            <w:r w:rsidRPr="007033E3">
              <w:t xml:space="preserve"> «Сухие листья», И. Токмаковой «Опустел скворечник». М. Пришвин «Осеннее утро».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учитывать выделенные учителем ориентиры. Сравнивать стихи разных поэтов на одну тему. . Различать стихотворный и прозаический текст.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Сравнивать их.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Наблюдать за жизнью слов в художественном тексте.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Объяснять интересные выражения в лирическом тексте.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Придумывать собственные сравнения.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Слушать звуки осени, переданные в лирическом тексте, сравнивать звуки, описанные в художественном тексте, с музыкальным произведением, подбирать музыкальное сопровождение к стихотворному тексту.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Представлять картины осенней природы.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Составлять палитру прочитанного стихотворения с помощью красок.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Находить средства художественной выразительности, подбирать свои придуманные слова, создавать с помощью слова собственные картины . Задавать вопросы; строить понятные высказывания.</w:t>
            </w:r>
          </w:p>
          <w:p w:rsidR="00810714" w:rsidRPr="007033E3" w:rsidRDefault="00810714" w:rsidP="003F71AD">
            <w:pPr>
              <w:pStyle w:val="NoSpacing"/>
            </w:pPr>
            <w:r w:rsidRPr="007033E3">
              <w:t>Оценивать свой ответ.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Портреты писателей и поэта.</w:t>
            </w: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27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E06FD5">
              <w:rPr>
                <w:b/>
                <w:bCs/>
              </w:rPr>
              <w:t>В. Берестов «Хитрые грибы».</w:t>
            </w:r>
            <w:r w:rsidRPr="007033E3">
              <w:t xml:space="preserve"> Научно-познавательный текст «Грибы».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учитывать выделенные учителем ориентиры. Сравнивать художественный и научно-познавательный текст. Наблюдать за жизнью слов в художественном тексте.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Находить средства художественной выразительности, подбирать свои придуманные слова, создавать с помощью слова собственные картины.</w:t>
            </w:r>
          </w:p>
          <w:p w:rsidR="00810714" w:rsidRPr="007033E3" w:rsidRDefault="00810714" w:rsidP="003F71AD">
            <w:pPr>
              <w:pStyle w:val="NoSpacing"/>
            </w:pPr>
            <w:r w:rsidRPr="007033E3">
              <w:t>Оценивать свой ответ.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Презента-ция о грибах.</w:t>
            </w: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28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7033E3">
              <w:t>Обобщение по разделу «Люблю природу русскую. Осень». Проверим и оценим свои достижения.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r w:rsidRPr="007033E3">
              <w:t>учитывать выделенные учителем ориентиры. Проверить, как учащиеся усвоили основные понятия раздела.  Осуществлять итоговый и пошаговый контроль.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7033E3">
              <w:t xml:space="preserve"> Формулировать собственное мнение и позицию.</w:t>
            </w:r>
          </w:p>
          <w:p w:rsidR="00810714" w:rsidRPr="007033E3" w:rsidRDefault="00810714" w:rsidP="003F71AD">
            <w:pPr>
              <w:pStyle w:val="NoSpacing"/>
            </w:pPr>
            <w:r w:rsidRPr="007033E3">
              <w:t xml:space="preserve">Оценивать свои достижения и достижения товарищей. 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Викторина об осени.</w:t>
            </w: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15362" w:type="dxa"/>
            <w:gridSpan w:val="17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rPr>
                <w:b/>
                <w:bCs/>
              </w:rPr>
              <w:t>Русские писатели (1</w:t>
            </w:r>
            <w:r>
              <w:rPr>
                <w:b/>
                <w:bCs/>
              </w:rPr>
              <w:t>4</w:t>
            </w:r>
            <w:r w:rsidRPr="007033E3">
              <w:rPr>
                <w:b/>
                <w:bCs/>
              </w:rPr>
              <w:t xml:space="preserve"> ч)</w:t>
            </w: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29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7033E3">
              <w:t xml:space="preserve">Знакомство с названием раздела. </w:t>
            </w:r>
          </w:p>
          <w:p w:rsidR="00810714" w:rsidRPr="007033E3" w:rsidRDefault="00810714" w:rsidP="004B4DD2">
            <w:pPr>
              <w:jc w:val="both"/>
            </w:pPr>
            <w:r w:rsidRPr="003E4942">
              <w:rPr>
                <w:b/>
                <w:bCs/>
              </w:rPr>
              <w:t xml:space="preserve">А.С. Пушкин — великий русский писатель. </w:t>
            </w:r>
            <w:r w:rsidRPr="007033E3">
              <w:t>Вступление к поэме «Руслан и Людмила».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учитывать выделенные учителем ориентиры. Познакомиться  с многообразием поэзии А. С. Пушкина; узнать о жизни и творчестве поэта,  познакомиться с литературным  жанром  – поэма. Воспринимать на слух произведение. Характеризовать героев.  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Читать произведения вслух с постепенным переходом на чтение про себя, называть волшебные события и предметы.</w:t>
            </w:r>
          </w:p>
          <w:p w:rsidR="00810714" w:rsidRPr="007033E3" w:rsidRDefault="00810714" w:rsidP="004B4DD2">
            <w:r w:rsidRPr="007033E3">
              <w:t>Осуществлять итоговый и пошаговый контроль.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7033E3">
              <w:t xml:space="preserve"> Формулировать собственное мнение и позицию.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Оценивать свои достижения и достижения товарищей. 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30-31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3E4942" w:rsidRDefault="00810714" w:rsidP="004B4DD2">
            <w:pPr>
              <w:jc w:val="both"/>
              <w:rPr>
                <w:b/>
                <w:bCs/>
              </w:rPr>
            </w:pPr>
            <w:r w:rsidRPr="003E4942">
              <w:rPr>
                <w:b/>
                <w:bCs/>
              </w:rPr>
              <w:t>А.С. Пушкин. Отрывки из романа «Евгений Онегин»: «Вот север, тучи, нагоняя», «Зима! Крестьянин, торжествуя…»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2.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учитывать выделенные учителем ориентиры. Наблюдать за жизнью слов в художественных текстах.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Определять в них красочные яркие определения (эпитеты).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Придумывать свои собственные эпитеты, создавать на их основе собственные небольшие тексты-описания, тексты-повествования.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Находить авторские сравнения и подбирать свои сравнения.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Определять действия, которые помогают представить неживые предметы как живые.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Объяснять интересные словесные выражения в лирическом тексте.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Представлять картины природы.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7033E3">
              <w:t>Формулировать собственное мнение и позицию.</w:t>
            </w:r>
          </w:p>
          <w:p w:rsidR="00810714" w:rsidRPr="007033E3" w:rsidRDefault="00810714" w:rsidP="003F71AD">
            <w:pPr>
              <w:pStyle w:val="NoSpacing"/>
            </w:pPr>
            <w:r w:rsidRPr="007033E3">
              <w:t>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</w:pPr>
            <w:r>
              <w:t>32-34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3E4942">
              <w:rPr>
                <w:b/>
                <w:bCs/>
              </w:rPr>
              <w:t>«Сказка о рыбаке и рыбке».</w:t>
            </w:r>
            <w:r w:rsidRPr="007033E3">
              <w:t xml:space="preserve"> Сравнение литературной и народной сказок. Картины моря в сказке. Характеристика героев произведения. 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3</w:t>
            </w:r>
            <w:r w:rsidRPr="007033E3">
              <w:t>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учитывать выделенные учителем ориентиры. Познакомиться со «Сказкой о рыбаке и рыбке» А. С. Пушкина.  Называть волшебные события и предметы в сказках.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Сравнивать авторские и народные произведения.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Характеризовать героев сказки с опорой на текст.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Составлять устно текст-описание героя и текст-рассуждение (при сравнении героев) по сказке. Характеризовать героев  сказки на основе анализа их поступков, авторского отношения к ним, собственные впечатления о герое.</w:t>
            </w:r>
          </w:p>
          <w:p w:rsidR="00810714" w:rsidRPr="007033E3" w:rsidRDefault="00810714" w:rsidP="003F71AD">
            <w:pPr>
              <w:pStyle w:val="NoSpacing"/>
            </w:pPr>
            <w:r w:rsidRPr="007033E3">
              <w:t>Оценивать свой ответ.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3E4942">
            <w:pPr>
              <w:spacing w:line="360" w:lineRule="auto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35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3E4942" w:rsidRDefault="00810714" w:rsidP="004B4DD2">
            <w:pPr>
              <w:jc w:val="both"/>
              <w:rPr>
                <w:b/>
                <w:bCs/>
              </w:rPr>
            </w:pPr>
            <w:r w:rsidRPr="003E4942">
              <w:rPr>
                <w:b/>
                <w:bCs/>
              </w:rPr>
              <w:t>И.А. Крылов. Басня «Лебедь, Рак и Щука».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7033E3">
              <w:t>учитывать выделенные учителем ориентиры. Познакомиться  с творчеством И. А. Крылова, с  понятием  басня; учиться видеть в басне скрытый смысл.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Отличать басню от стихотворения и рассказа.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Знать особенности басенного текста.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Характеризовать героев басни с опорой на текст.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7033E3">
              <w:t>Формулировать собственное мнение и позицию.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Оценивать свои достижения и достижения товарищей. 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70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36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3E4942" w:rsidRDefault="00810714" w:rsidP="004B4DD2">
            <w:pPr>
              <w:jc w:val="both"/>
              <w:rPr>
                <w:b/>
                <w:bCs/>
              </w:rPr>
            </w:pPr>
            <w:r w:rsidRPr="003E4942">
              <w:rPr>
                <w:b/>
                <w:bCs/>
              </w:rPr>
              <w:t>И.А. Крылов. Басня «Стрекоза и Муравей».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учитывать выделенные учителем ориентиры. Повторить особенности басенного текста.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Характеризовать героев басни с опорой на текст.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7033E3">
              <w:t>Видеть и понимать смысл басен; распознавать хорошее и плохое.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7033E3">
              <w:t>Формулировать собственное мнение и позицию.</w:t>
            </w:r>
          </w:p>
          <w:p w:rsidR="00810714" w:rsidRPr="007033E3" w:rsidRDefault="00810714" w:rsidP="003F71AD">
            <w:pPr>
              <w:pStyle w:val="NoSpacing"/>
            </w:pPr>
            <w:r w:rsidRPr="007033E3">
              <w:t xml:space="preserve">Оценивать свои достижения и достижения товарищей. 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37-38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3E4942" w:rsidRDefault="00810714" w:rsidP="004B4DD2">
            <w:pPr>
              <w:jc w:val="both"/>
              <w:rPr>
                <w:b/>
                <w:bCs/>
              </w:rPr>
            </w:pPr>
            <w:r w:rsidRPr="003E4942">
              <w:rPr>
                <w:b/>
                <w:bCs/>
              </w:rPr>
              <w:t>Л.Н. Толстой «Старый дед и внучек»</w:t>
            </w:r>
            <w:r>
              <w:rPr>
                <w:b/>
                <w:bCs/>
              </w:rPr>
              <w:t xml:space="preserve">, </w:t>
            </w:r>
            <w:r w:rsidRPr="007033E3">
              <w:t xml:space="preserve">  </w:t>
            </w:r>
            <w:r w:rsidRPr="003E4942">
              <w:rPr>
                <w:b/>
                <w:bCs/>
              </w:rPr>
              <w:t>«Филиппок»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2</w:t>
            </w:r>
            <w:r w:rsidRPr="007033E3">
              <w:t>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учитывать выделенные учителем ориентиры. Познакомиться с жизнью и творчеством Л. Н. Толстого; учиться добру, сопереживанию, состраданию. Характеризовать героев с опорой на текст. Пересказывать текст подробно, выборочно.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Характеризовать героев рассказа  на основе анализа их поступков, авторского отношения к ним, собственные впечатления о герое.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7033E3">
              <w:t xml:space="preserve">Формулировать собственное мнение и позицию.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Оценивать свои достижения и достижения товарищей. 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Осуществлять итоговый и пошаговый контроль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39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3E4942" w:rsidRDefault="00810714" w:rsidP="004B4DD2">
            <w:pPr>
              <w:spacing w:line="360" w:lineRule="auto"/>
              <w:jc w:val="both"/>
              <w:rPr>
                <w:b/>
                <w:bCs/>
              </w:rPr>
            </w:pPr>
            <w:r w:rsidRPr="003E4942">
              <w:rPr>
                <w:b/>
                <w:bCs/>
              </w:rPr>
              <w:t>Л. Толстой «Правда всего дороже»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964FC4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7033E3">
              <w:t>учитывать выделенные учителем ориентиры.. Воспитывать у учащихся честность, трудолюбие; учить находить главную мысль произведения.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Читать произведения вслух с постепенным переходом на чтение про себя. Планировать возможный вариант исправления допущенных ошибок.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7033E3">
              <w:t xml:space="preserve">Формулировать собственное мнение и позицию.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Оценивать свои достижения и достижения товарищей. 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Осуществлять итоговый и пошаговый контроль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40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3E4942" w:rsidRDefault="00810714" w:rsidP="004B4DD2">
            <w:pPr>
              <w:jc w:val="both"/>
              <w:rPr>
                <w:b/>
                <w:bCs/>
              </w:rPr>
            </w:pPr>
            <w:r w:rsidRPr="003E4942">
              <w:rPr>
                <w:b/>
                <w:bCs/>
              </w:rPr>
              <w:t xml:space="preserve">Л. Толстой «Котёнок». </w:t>
            </w:r>
          </w:p>
          <w:p w:rsidR="00810714" w:rsidRPr="007033E3" w:rsidRDefault="00810714" w:rsidP="004B4DD2">
            <w:pPr>
              <w:jc w:val="both"/>
            </w:pPr>
            <w:r w:rsidRPr="007033E3">
              <w:t>Развитие речи: обучение подробному пересказу.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7033E3">
              <w:t>учитывать выделенные учителем ориентиры. Воспитывать ответственность за совершенные поступки; познакомиться  с понятием «быль».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Характеризовать героев с опорой на текст. Пересказывать текст подробно, выборочно.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Характеризовать героев рассказа  на основе анализа их поступков, авторского отношения к ним, собственные впечатления о герое.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7033E3">
              <w:t xml:space="preserve">Формулировать собственное мнение и позицию.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41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3E4942" w:rsidRDefault="00810714" w:rsidP="004B4DD2">
            <w:pPr>
              <w:pStyle w:val="NoSpacing"/>
              <w:rPr>
                <w:b/>
                <w:bCs/>
              </w:rPr>
            </w:pPr>
            <w:r w:rsidRPr="003E4942">
              <w:rPr>
                <w:b/>
                <w:bCs/>
              </w:rPr>
              <w:t>Обобщение по разделу «Русские писатели»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 xml:space="preserve">  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учитывать выделенные учителем ориентиры. Составлять устно текст-описание героя и текст-рассуждение (при сравнении героев) по изученным произведениям. Соотносить пословицы и смысл прозаических текстов. Узнавать героев по описаниям, составлять свои описания. Оценивать свой ответ.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Планировать возможный вариант исправления допущенных ошибок.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Выбирать книги по авторам и по темам.</w:t>
            </w:r>
          </w:p>
          <w:p w:rsidR="00810714" w:rsidRPr="007033E3" w:rsidRDefault="00810714" w:rsidP="003F71AD">
            <w:pPr>
              <w:pStyle w:val="NoSpacing"/>
            </w:pPr>
            <w:r w:rsidRPr="007033E3">
              <w:t xml:space="preserve">Оценивать свои достижения и достижения товарищей. 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4</w:t>
            </w:r>
            <w:r>
              <w:t>2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3E4942" w:rsidRDefault="00810714" w:rsidP="004B4DD2">
            <w:pPr>
              <w:spacing w:line="360" w:lineRule="auto"/>
              <w:jc w:val="both"/>
              <w:rPr>
                <w:b/>
                <w:bCs/>
              </w:rPr>
            </w:pPr>
            <w:r w:rsidRPr="003E4942">
              <w:rPr>
                <w:b/>
                <w:bCs/>
              </w:rPr>
              <w:t>Проверим и оценим свои достижения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pPr>
              <w:pStyle w:val="NoSpacing"/>
            </w:pPr>
            <w:r w:rsidRPr="007033E3">
              <w:t>Выбирать книги по авторам и по темам.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Пользоваться тематической картотекой для ориентировки в доступном кругу чтения.</w:t>
            </w:r>
          </w:p>
          <w:p w:rsidR="00810714" w:rsidRPr="007033E3" w:rsidRDefault="00810714" w:rsidP="00964FC4">
            <w:r w:rsidRPr="007033E3">
              <w:t>Участвовать в проекте, распределять роли, находить нужную информацию, представлять эту информацию в группе. Научиться осуществлять поиск необходимой информации для выполнения  заданий.Проверить основные понятия раздела.</w:t>
            </w:r>
            <w:r>
              <w:t xml:space="preserve"> </w:t>
            </w:r>
            <w:r w:rsidRPr="007033E3">
              <w:t xml:space="preserve">Оценивать свои достижения и достижения товарищей. 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15362" w:type="dxa"/>
            <w:gridSpan w:val="17"/>
          </w:tcPr>
          <w:p w:rsidR="00810714" w:rsidRPr="007033E3" w:rsidRDefault="00810714" w:rsidP="004B4DD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 братьях наших меньших (12</w:t>
            </w:r>
            <w:r w:rsidRPr="007033E3">
              <w:rPr>
                <w:b/>
                <w:bCs/>
              </w:rPr>
              <w:t xml:space="preserve"> ч)</w:t>
            </w: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43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562C06">
              <w:rPr>
                <w:b/>
                <w:bCs/>
              </w:rPr>
              <w:t>Знакомство с названием раздела</w:t>
            </w:r>
            <w:r w:rsidRPr="007033E3">
              <w:t xml:space="preserve">. Прогнозирование содержания раздела. 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учитывать выделенные учителем ориентиры..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7033E3">
              <w:t>Прогнозировать содержание раздела. Рассказывать интересные истории о братьях наших меньших. Воспитывать  бережное отношение к «братьям нашим меньшим».</w:t>
            </w:r>
          </w:p>
          <w:p w:rsidR="00810714" w:rsidRPr="007033E3" w:rsidRDefault="00810714" w:rsidP="003F71AD">
            <w:pPr>
              <w:spacing w:line="360" w:lineRule="auto"/>
            </w:pPr>
            <w:r w:rsidRPr="007033E3">
              <w:t xml:space="preserve">Оценивать свои достижения и достижения товарищей. 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.</w:t>
            </w: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44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562C06">
              <w:rPr>
                <w:b/>
                <w:bCs/>
              </w:rPr>
              <w:t>Весёлые стихи о животных.</w:t>
            </w:r>
            <w:r w:rsidRPr="007033E3">
              <w:t xml:space="preserve"> Н. Сладков «Они и мы». А. Шибаева «Кто кем становится» 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учитывать выделенные учителем ориентиры..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7033E3">
              <w:t>Воспитывать  бережное отношение к «братьям нашим меньшим».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Планировать работу с произведением, выбирать виды деятельности. Читать вслух с постепенным переходом на чтение про себя.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Воспринимать на слух прочитанное.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Определять последовательность событий.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Составлять план.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Определять героев произведения, характеризовать их.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Выражать свое собственное отношение к героям, давать нравственную оценку поступкам.</w:t>
            </w:r>
          </w:p>
          <w:p w:rsidR="00810714" w:rsidRPr="007033E3" w:rsidRDefault="00810714" w:rsidP="003F71AD">
            <w:pPr>
              <w:pStyle w:val="NoSpacing"/>
            </w:pPr>
            <w:r w:rsidRPr="007033E3">
              <w:t>Оценивать свой ответ.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45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562C06" w:rsidRDefault="00810714" w:rsidP="004B4DD2">
            <w:pPr>
              <w:jc w:val="both"/>
              <w:rPr>
                <w:b/>
                <w:bCs/>
              </w:rPr>
            </w:pPr>
            <w:r w:rsidRPr="00562C06">
              <w:rPr>
                <w:b/>
                <w:bCs/>
              </w:rPr>
              <w:t xml:space="preserve">Стихотворения Б. Заходера «Плачет киска в коридоре», И. Пивоваровой «Жила-была собака» 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учитывать выделенные учителем ориентиры. Воспитывать  бережное отношение к животным. Планировать работу с произведением, выбирать виды деятельности. Читать вслух с постепенным переходом на чтение про себя.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Воспринимать на слух прочитанное. Определять последовательность событий.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Составлять план.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Определять героев произведения, характеризовать их.</w:t>
            </w:r>
          </w:p>
          <w:p w:rsidR="00810714" w:rsidRPr="007033E3" w:rsidRDefault="00810714" w:rsidP="00BC14D2">
            <w:pPr>
              <w:pStyle w:val="NoSpacing"/>
            </w:pPr>
            <w:r w:rsidRPr="007033E3">
              <w:t>Выражать свое собственное отношение к героям, давать нравственную оценку поступкам.</w:t>
            </w:r>
            <w:r>
              <w:t xml:space="preserve"> </w:t>
            </w:r>
            <w:r w:rsidRPr="007033E3">
              <w:t>Оценивать свой ответ.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46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562C06" w:rsidRDefault="00810714" w:rsidP="004B4DD2">
            <w:pPr>
              <w:jc w:val="both"/>
              <w:rPr>
                <w:b/>
                <w:bCs/>
              </w:rPr>
            </w:pPr>
            <w:r w:rsidRPr="00562C06">
              <w:rPr>
                <w:b/>
                <w:bCs/>
              </w:rPr>
              <w:t xml:space="preserve">Стихотворение В. Берестова «Кошкин щенок». 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r w:rsidRPr="007033E3">
              <w:t>учитывать выделенные учителем ориентиры действия в новом учебном материале.</w:t>
            </w:r>
          </w:p>
          <w:p w:rsidR="00810714" w:rsidRPr="007033E3" w:rsidRDefault="00810714" w:rsidP="004B4DD2"/>
          <w:p w:rsidR="00810714" w:rsidRPr="007033E3" w:rsidRDefault="00810714" w:rsidP="004B4DD2">
            <w:pPr>
              <w:pStyle w:val="NoSpacing"/>
            </w:pPr>
            <w:r w:rsidRPr="007033E3">
              <w:t>Воспитывать  бережное отношение к животным. Планировать работу с произведением, выбирать виды деятельности. Читать вслух с постепенным переходом на чтение про себя.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Воспринимать на слух прочитанное.</w:t>
            </w:r>
          </w:p>
          <w:p w:rsidR="00810714" w:rsidRPr="007033E3" w:rsidRDefault="00810714" w:rsidP="004B4DD2">
            <w:pPr>
              <w:pStyle w:val="NoSpacing"/>
            </w:pPr>
          </w:p>
          <w:p w:rsidR="00810714" w:rsidRPr="007033E3" w:rsidRDefault="00810714" w:rsidP="004B4DD2">
            <w:pPr>
              <w:pStyle w:val="NoSpacing"/>
            </w:pPr>
            <w:r w:rsidRPr="007033E3">
              <w:t>Определять последовательность событий.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Составлять план.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Определять героев произведения, характеризовать их.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Выражать свое собственное отношение к героям, давать нравственную оценку поступкам.</w:t>
            </w:r>
          </w:p>
          <w:p w:rsidR="00810714" w:rsidRPr="007033E3" w:rsidRDefault="00810714" w:rsidP="003F71AD">
            <w:pPr>
              <w:pStyle w:val="NoSpacing"/>
            </w:pPr>
            <w:r w:rsidRPr="007033E3">
              <w:t>Оценивать свой ответ.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</w:pPr>
            <w:r>
              <w:t>47-48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562C06">
              <w:rPr>
                <w:b/>
                <w:bCs/>
              </w:rPr>
              <w:t>М. Пришвин «Ребята и утята».</w:t>
            </w:r>
            <w:r w:rsidRPr="007033E3">
              <w:t xml:space="preserve"> Развитие речи: обучение выборочному пересказу.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2.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r w:rsidRPr="007033E3">
              <w:t>учитывать выделенные учителем ориентиры действия в новом учебном материале.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7033E3">
              <w:t xml:space="preserve">Формировать  доброе, бережное отношение к природе; нести ответственность за совершенные поступки.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Определять последовательность событий.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Составлять план.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Определять героев произведения, характеризовать их.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Выражать свое собственное отношение к героям, давать нравственную оценку поступкам. Познакомится с понятием «выборочный пересказ». Учится выборочному пересказу.</w:t>
            </w:r>
          </w:p>
          <w:p w:rsidR="00810714" w:rsidRPr="007033E3" w:rsidRDefault="00810714" w:rsidP="003F71AD">
            <w:pPr>
              <w:pStyle w:val="NoSpacing"/>
            </w:pPr>
            <w:r w:rsidRPr="007033E3">
              <w:t xml:space="preserve">Оценивать </w:t>
            </w:r>
            <w:r>
              <w:t>свой ответ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49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562C06" w:rsidRDefault="00810714" w:rsidP="004B4DD2">
            <w:pPr>
              <w:jc w:val="both"/>
              <w:rPr>
                <w:b/>
                <w:bCs/>
              </w:rPr>
            </w:pPr>
            <w:r w:rsidRPr="00562C06">
              <w:rPr>
                <w:b/>
                <w:bCs/>
              </w:rPr>
              <w:t>Е. Чарушин «Страшный рассказ»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r w:rsidRPr="007033E3">
              <w:t>учитывать выделенные учителем ориентиры действия в новом учебном материале.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Учиться  понимать животных; воспитывать в себе доброе, чуткое отношение к животным. Определять последовательность событий в рассказе.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Составлять план.</w:t>
            </w:r>
          </w:p>
          <w:p w:rsidR="00810714" w:rsidRPr="007033E3" w:rsidRDefault="00810714" w:rsidP="004B4DD2">
            <w:pPr>
              <w:pStyle w:val="NoSpacing"/>
            </w:pPr>
          </w:p>
          <w:p w:rsidR="00810714" w:rsidRPr="007033E3" w:rsidRDefault="00810714" w:rsidP="004B4DD2">
            <w:pPr>
              <w:pStyle w:val="NoSpacing"/>
            </w:pPr>
            <w:r w:rsidRPr="007033E3">
              <w:t>Пересказывать подробно по плану произведение.</w:t>
            </w:r>
          </w:p>
          <w:p w:rsidR="00810714" w:rsidRPr="007033E3" w:rsidRDefault="00810714" w:rsidP="003F71AD">
            <w:pPr>
              <w:pStyle w:val="NoSpacing"/>
            </w:pPr>
            <w:r w:rsidRPr="007033E3">
              <w:t>Выражать свое собственное отношение к героям, давать нравственную оценку поступкам. 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5</w:t>
            </w:r>
            <w:r>
              <w:t>0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562C06" w:rsidRDefault="00810714" w:rsidP="004B4DD2">
            <w:pPr>
              <w:jc w:val="both"/>
              <w:rPr>
                <w:b/>
                <w:bCs/>
              </w:rPr>
            </w:pPr>
            <w:r w:rsidRPr="00562C06">
              <w:rPr>
                <w:b/>
                <w:bCs/>
              </w:rPr>
              <w:t xml:space="preserve">Б. Житков «Храбрый утёнок» 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pPr>
              <w:pStyle w:val="NoSpacing"/>
            </w:pPr>
            <w:r w:rsidRPr="007033E3">
              <w:t>Понимать учебную задачу урока и стремиться её выполнить. Узнать, что у животных могут быть свои «проблемы»: переживания, беды, тревоги; учиться понимать животных. Определять последовательность событий.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Составлять план.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Определять героев произведения, характеризовать их.</w:t>
            </w:r>
          </w:p>
          <w:p w:rsidR="00810714" w:rsidRPr="007033E3" w:rsidRDefault="00810714" w:rsidP="003F71AD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7033E3">
              <w:t>Выражать свое собственное отношение к героям, давать нравственную оценку поступкам. 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51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1372B3" w:rsidRDefault="00810714" w:rsidP="004B4DD2">
            <w:pPr>
              <w:jc w:val="both"/>
              <w:rPr>
                <w:b/>
                <w:bCs/>
              </w:rPr>
            </w:pPr>
            <w:r w:rsidRPr="001372B3">
              <w:rPr>
                <w:b/>
                <w:bCs/>
              </w:rPr>
              <w:t>В. Бианки «Музыкант»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pPr>
              <w:pStyle w:val="NoSpacing"/>
            </w:pPr>
            <w:r w:rsidRPr="007033E3">
              <w:t>Понимать учебную задачу урока и стремиться её выполнить. Учиться   видеть необычное в природе; узнать, насколько удивительны животные. Определять последовательность событий в рассказе.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Составлять план. Выражать свое собственное отношение к герою, давать нравственную оценку его поступкам.</w:t>
            </w:r>
          </w:p>
          <w:p w:rsidR="00810714" w:rsidRPr="007033E3" w:rsidRDefault="00810714" w:rsidP="003F71A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7033E3">
              <w:t>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52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1372B3" w:rsidRDefault="00810714" w:rsidP="004B4DD2">
            <w:pPr>
              <w:jc w:val="both"/>
              <w:rPr>
                <w:b/>
                <w:bCs/>
              </w:rPr>
            </w:pPr>
            <w:r w:rsidRPr="001372B3">
              <w:rPr>
                <w:b/>
                <w:bCs/>
              </w:rPr>
              <w:t>В. Бианки «Сова».</w:t>
            </w:r>
          </w:p>
          <w:p w:rsidR="00810714" w:rsidRPr="001372B3" w:rsidRDefault="00810714" w:rsidP="004B4DD2">
            <w:pPr>
              <w:jc w:val="both"/>
              <w:rPr>
                <w:b/>
                <w:bCs/>
              </w:rPr>
            </w:pP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pPr>
              <w:pStyle w:val="NoSpacing"/>
            </w:pPr>
            <w:r w:rsidRPr="007033E3">
              <w:t>Понимать учебную задачу урока и стремиться её выполнить. Учиться   видеть необычное в природе; узнать, насколько удивительны животные.  Узнать, что все в природе взаимосвязано. Определять последовательность событий в рассказе.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Составлять план. Выражать свое собственное отношение к сове, давать нравственную оценку.</w:t>
            </w:r>
          </w:p>
          <w:p w:rsidR="00810714" w:rsidRPr="007033E3" w:rsidRDefault="00810714" w:rsidP="003F71A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7033E3">
              <w:t>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53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1372B3" w:rsidRDefault="00810714" w:rsidP="004B4DD2">
            <w:pPr>
              <w:jc w:val="both"/>
              <w:rPr>
                <w:b/>
                <w:bCs/>
              </w:rPr>
            </w:pPr>
            <w:r w:rsidRPr="001372B3">
              <w:rPr>
                <w:b/>
                <w:bCs/>
              </w:rPr>
              <w:t>Обобщение по разделу «О братьях наших меньших»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7033E3">
              <w:t>планировать свои действия в соответствии с поставленной задачей. Выяснить, как  поняли, усвоили произведения, изучаемые в разделе «О братьях наших меньших».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Определять героев произведений, характеризовать их.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Выражать свое собственное отношение к героям, давать нравственную оценку их  поступкам. 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7033E3">
              <w:t>Оценивать свои достижения и достижения товарищей.</w:t>
            </w:r>
          </w:p>
          <w:p w:rsidR="00810714" w:rsidRPr="007033E3" w:rsidRDefault="00810714" w:rsidP="004B4DD2">
            <w:pPr>
              <w:spacing w:line="360" w:lineRule="auto"/>
            </w:pP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54</w:t>
            </w:r>
          </w:p>
        </w:tc>
        <w:tc>
          <w:tcPr>
            <w:tcW w:w="3888" w:type="dxa"/>
          </w:tcPr>
          <w:p w:rsidR="00810714" w:rsidRPr="00562C06" w:rsidRDefault="00810714" w:rsidP="004B4DD2">
            <w:pPr>
              <w:jc w:val="both"/>
              <w:rPr>
                <w:b/>
                <w:bCs/>
              </w:rPr>
            </w:pPr>
            <w:r w:rsidRPr="00562C06">
              <w:rPr>
                <w:b/>
                <w:bCs/>
              </w:rPr>
              <w:t>Проверим и оценим свои достижения</w:t>
            </w:r>
          </w:p>
        </w:tc>
        <w:tc>
          <w:tcPr>
            <w:tcW w:w="911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73" w:type="dxa"/>
            <w:gridSpan w:val="6"/>
          </w:tcPr>
          <w:p w:rsidR="00810714" w:rsidRPr="007033E3" w:rsidRDefault="00810714" w:rsidP="004B4DD2">
            <w:pPr>
              <w:pStyle w:val="NoSpacing"/>
            </w:pPr>
            <w:r w:rsidRPr="007033E3">
              <w:t>Проверять себя и самостоятельно оценивать свои достижения на основе диагностической работы, представленной в учебнике.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Выбирать книги по темам и по авторам.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Пользоваться тематической картотекой для ориентировки в доступном кругу чтения.</w:t>
            </w:r>
          </w:p>
          <w:p w:rsidR="00810714" w:rsidRPr="007033E3" w:rsidRDefault="00810714" w:rsidP="003F71A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7033E3">
              <w:t>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15362" w:type="dxa"/>
            <w:gridSpan w:val="17"/>
          </w:tcPr>
          <w:p w:rsidR="00810714" w:rsidRPr="007033E3" w:rsidRDefault="00810714" w:rsidP="004B4DD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 детских журналов (9</w:t>
            </w:r>
            <w:r w:rsidRPr="007033E3">
              <w:rPr>
                <w:b/>
                <w:bCs/>
              </w:rPr>
              <w:t xml:space="preserve"> ч)</w:t>
            </w: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55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650420" w:rsidRDefault="00810714" w:rsidP="004B4DD2">
            <w:pPr>
              <w:jc w:val="both"/>
              <w:rPr>
                <w:b/>
                <w:bCs/>
              </w:rPr>
            </w:pPr>
            <w:r w:rsidRPr="00650420">
              <w:rPr>
                <w:b/>
                <w:bCs/>
              </w:rPr>
              <w:t>Знакомство с названием раздела.  Обучение составлению вопросов.</w:t>
            </w:r>
          </w:p>
          <w:p w:rsidR="00810714" w:rsidRPr="00650420" w:rsidRDefault="00810714" w:rsidP="004B4DD2">
            <w:pPr>
              <w:jc w:val="both"/>
            </w:pPr>
            <w:r w:rsidRPr="00650420">
              <w:t>Запуск проекта «Мой любимый детский журнал».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4B4DD2">
            <w:pPr>
              <w:pStyle w:val="NoSpacing"/>
            </w:pPr>
            <w:r w:rsidRPr="007033E3">
              <w:t>Понимать учебную задачу урока и стремиться её выполнить; планировать свои действия в соответствии с поставленной задачей. Прогнозировать содержание раздела. Планировать работу на уроке.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Отличать журнал от книги.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Ориентироваться в журнале.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Придумывать свои вопросы по содержанию, сравнивать их с необычными вопросами из детских журналов.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Находить нужную информацию по заданной теме.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Участвовать в работе пары и группы.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Участвовать в проекте «Мой любимый детский журнал», распределять роли, находить и обрабатывать информацию в соответствии с заявленной темой.</w:t>
            </w:r>
          </w:p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7033E3">
              <w:t>Оценивать свои достижения и достижения товарищей.</w:t>
            </w:r>
          </w:p>
          <w:p w:rsidR="00810714" w:rsidRPr="007033E3" w:rsidRDefault="00810714" w:rsidP="004B4DD2"/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56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650420" w:rsidRDefault="00810714" w:rsidP="004B4DD2">
            <w:pPr>
              <w:jc w:val="both"/>
              <w:rPr>
                <w:b/>
                <w:bCs/>
              </w:rPr>
            </w:pPr>
            <w:r w:rsidRPr="00650420">
              <w:rPr>
                <w:b/>
                <w:bCs/>
              </w:rPr>
              <w:t xml:space="preserve">Д. Хармс «Игра» </w:t>
            </w:r>
          </w:p>
          <w:p w:rsidR="00810714" w:rsidRPr="007033E3" w:rsidRDefault="00810714" w:rsidP="004B4DD2">
            <w:pPr>
              <w:jc w:val="both"/>
            </w:pPr>
            <w:r w:rsidRPr="00650420">
              <w:rPr>
                <w:b/>
                <w:bCs/>
              </w:rPr>
              <w:t>Д. Хармс «Вы знаете?»</w:t>
            </w:r>
            <w:r w:rsidRPr="007033E3">
              <w:t xml:space="preserve"> 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4B4DD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7033E3">
              <w:t xml:space="preserve"> Понимать учебную задачу урока и стремиться её выполнить; планировать свои действия в соответствии с поставленной задачей. Иметь краткое представление о детских журналах начала века; познакомить с творчеством Д. Хармса.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 xml:space="preserve">Работать  над пониманием литерного содержания произведения: тема, главная мысль (идея),события, и последовательность.    </w:t>
            </w:r>
          </w:p>
          <w:p w:rsidR="00810714" w:rsidRPr="007033E3" w:rsidRDefault="00810714" w:rsidP="004B4DD2">
            <w:r w:rsidRPr="007033E3">
              <w:t>Знать названия детских журналов;</w:t>
            </w:r>
          </w:p>
          <w:p w:rsidR="00810714" w:rsidRPr="007033E3" w:rsidRDefault="00810714" w:rsidP="004B4DD2">
            <w:r w:rsidRPr="007033E3">
              <w:t>понятие «юмор» произведения.</w:t>
            </w:r>
          </w:p>
          <w:p w:rsidR="00810714" w:rsidRPr="007033E3" w:rsidRDefault="00810714" w:rsidP="004B4DD2">
            <w:r w:rsidRPr="007033E3">
              <w:t>Уметь: анализировать произведение;</w:t>
            </w:r>
          </w:p>
          <w:p w:rsidR="00810714" w:rsidRPr="007033E3" w:rsidRDefault="00810714" w:rsidP="004B4DD2">
            <w:r w:rsidRPr="007033E3">
              <w:t>определять средства художественной выразительности;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выразительно читать стихотворения наизусть. Планировать возможный вариант исправления допущенных ошибок.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Оценивать свои достижения.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1254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57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650420" w:rsidRDefault="00810714" w:rsidP="004B4DD2">
            <w:pPr>
              <w:spacing w:line="360" w:lineRule="auto"/>
              <w:jc w:val="both"/>
              <w:rPr>
                <w:b/>
                <w:bCs/>
              </w:rPr>
            </w:pPr>
            <w:r w:rsidRPr="00650420">
              <w:rPr>
                <w:b/>
                <w:bCs/>
              </w:rPr>
              <w:t>Д. Хармс, С. Маршак «Весёлые чижи»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 планировать свои действия в соответствии с поставленной задачей. Выразительно читать, использовать  интонацию, соответствующую смыслу текста.   Знать черты юмористического в содержании. прогнозировать содержание текста по заголовку;</w:t>
            </w:r>
          </w:p>
          <w:p w:rsidR="00810714" w:rsidRPr="007033E3" w:rsidRDefault="00810714" w:rsidP="004B4DD2">
            <w:r w:rsidRPr="007033E3">
              <w:t>участвовать в диалоге;</w:t>
            </w:r>
          </w:p>
          <w:p w:rsidR="00810714" w:rsidRPr="007033E3" w:rsidRDefault="00810714" w:rsidP="004B4DD2">
            <w:r w:rsidRPr="007033E3">
              <w:t>читать осознанно текст художественного произведения;</w:t>
            </w:r>
          </w:p>
          <w:p w:rsidR="00810714" w:rsidRPr="007033E3" w:rsidRDefault="00810714" w:rsidP="004B4DD2">
            <w:r w:rsidRPr="007033E3">
              <w:t>определять тему и главную мысль произведения;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создавать небольшой устный текст на заданную тему. Придумывать свои вопросы по содержанию. Планировать возможный вариант исправления допущенных ошибок.</w:t>
            </w:r>
          </w:p>
          <w:p w:rsidR="00810714" w:rsidRPr="007033E3" w:rsidRDefault="00810714" w:rsidP="003F71AD">
            <w:r w:rsidRPr="007033E3">
              <w:t>Оцен</w:t>
            </w:r>
            <w:r>
              <w:t>ивать свои достижения.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58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650420" w:rsidRDefault="00810714" w:rsidP="004B4DD2">
            <w:pPr>
              <w:jc w:val="both"/>
              <w:rPr>
                <w:b/>
                <w:bCs/>
              </w:rPr>
            </w:pPr>
            <w:r w:rsidRPr="00650420">
              <w:rPr>
                <w:b/>
                <w:bCs/>
              </w:rPr>
              <w:t>Д. Хармс «что это было?», Н. Гернет, Д. Хармс «Очень-очень вкусный пирог», Ю. Владимиров «Чудаки».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4B4DD2">
            <w:r w:rsidRPr="007033E3">
              <w:t xml:space="preserve">  Понимать учебную задачу урока и стремиться её выполнить; планировать свои действия в соответствии с поставленной задачей. Уметь прогнозировать содержание произведения, планировать работу на уроке; придумывать вопросы к содержанию.  Работа над пониманием литературного содержания произведения: тема, главная мысль (идея), события, их последовательность. </w:t>
            </w:r>
          </w:p>
          <w:p w:rsidR="00810714" w:rsidRPr="007033E3" w:rsidRDefault="00810714" w:rsidP="004B4DD2">
            <w:r w:rsidRPr="007033E3">
              <w:t>Анализировать произведение;</w:t>
            </w:r>
          </w:p>
          <w:p w:rsidR="00810714" w:rsidRPr="007033E3" w:rsidRDefault="00810714" w:rsidP="004B4DD2">
            <w:r w:rsidRPr="007033E3">
              <w:t>определять средства художественной выразительности;</w:t>
            </w:r>
          </w:p>
          <w:p w:rsidR="00810714" w:rsidRPr="007033E3" w:rsidRDefault="00810714" w:rsidP="003F71A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7033E3">
              <w:t>выразительно читать стихотворения наизусть по желанию. 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59-60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650420" w:rsidRDefault="00810714" w:rsidP="004B4DD2">
            <w:pPr>
              <w:jc w:val="both"/>
              <w:rPr>
                <w:b/>
                <w:bCs/>
              </w:rPr>
            </w:pPr>
            <w:r w:rsidRPr="00650420">
              <w:rPr>
                <w:b/>
                <w:bCs/>
              </w:rPr>
              <w:t>А. Введенский «Учёный Петя».</w:t>
            </w:r>
          </w:p>
          <w:p w:rsidR="00810714" w:rsidRPr="00650420" w:rsidRDefault="00810714" w:rsidP="004B4DD2">
            <w:pPr>
              <w:jc w:val="both"/>
              <w:rPr>
                <w:b/>
                <w:bCs/>
              </w:rPr>
            </w:pPr>
            <w:r w:rsidRPr="00650420">
              <w:rPr>
                <w:b/>
                <w:bCs/>
              </w:rPr>
              <w:t>А. Введенский «Лошадка»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2</w:t>
            </w:r>
            <w:r w:rsidRPr="007033E3">
              <w:t>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3F71AD">
            <w:pPr>
              <w:pStyle w:val="NormalWeb"/>
              <w:ind w:hanging="360"/>
            </w:pPr>
            <w:r w:rsidRPr="007033E3">
              <w:t>Р  Понимать учебную задачу урока и стремиться её выполнить; планировать свои действия в соответствии с поставленной задачей. Передавать эмоции и настроение героев с помощью интонации.</w:t>
            </w:r>
            <w:r>
              <w:t xml:space="preserve"> </w:t>
            </w:r>
            <w:r w:rsidRPr="007033E3">
              <w:t>Развивать умение анализировать поступки героев. Совершенствовать навыки чтения: выразительность, осознанность.</w:t>
            </w:r>
            <w:r>
              <w:t xml:space="preserve"> </w:t>
            </w:r>
            <w:r w:rsidRPr="007033E3">
              <w:t>Воспиты</w:t>
            </w:r>
            <w:r>
              <w:t>вать интерес   к детской поэзии</w:t>
            </w:r>
            <w:r w:rsidRPr="007033E3">
              <w:t xml:space="preserve"> Воспитывать бережное отношение к животным.Оценивать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61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650420" w:rsidRDefault="00810714" w:rsidP="004B4DD2">
            <w:pPr>
              <w:pStyle w:val="NoSpacing"/>
              <w:rPr>
                <w:b/>
                <w:bCs/>
              </w:rPr>
            </w:pPr>
            <w:r w:rsidRPr="00650420">
              <w:rPr>
                <w:b/>
                <w:bCs/>
              </w:rPr>
              <w:t>Обобщение по разделу «Из детских журналов»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4B4DD2">
            <w:pPr>
              <w:pStyle w:val="NoSpacing"/>
            </w:pPr>
            <w:r w:rsidRPr="007033E3">
              <w:t>Понимать учебную задачу урока и стремиться её выполнить; планировать свои действия в соответствии с поставленной задачей.   Подготовка к проекту «Мой любимый детский журнал», распределять роли, находить и обрабатывать информацию в соответствии с заявленной темой.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Создавать собственный журнал устно, описывать его оформление.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Придумывать необычные вопросы для детского журнала и ответы к ним.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Рисовать иллюстрации для собственного детского журнала.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Писать (составлять) рассказы и стихи для детского журнала.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Планировать возможный вариант исправления допущенных ошибок.</w:t>
            </w:r>
          </w:p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Оценивать свои достижения.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62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650420" w:rsidRDefault="00810714" w:rsidP="004B4DD2">
            <w:pPr>
              <w:jc w:val="both"/>
              <w:rPr>
                <w:b/>
                <w:bCs/>
              </w:rPr>
            </w:pPr>
            <w:r w:rsidRPr="00650420">
              <w:rPr>
                <w:b/>
                <w:bCs/>
              </w:rPr>
              <w:t>Проект: «Мой любимый детский журнал».</w:t>
            </w:r>
          </w:p>
          <w:p w:rsidR="00810714" w:rsidRPr="007033E3" w:rsidRDefault="00810714" w:rsidP="004B4DD2">
            <w:pPr>
              <w:spacing w:line="360" w:lineRule="auto"/>
              <w:jc w:val="both"/>
            </w:pP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4B4DD2">
            <w:pPr>
              <w:pStyle w:val="NoSpacing"/>
            </w:pPr>
            <w:r w:rsidRPr="007033E3">
              <w:t>Понимать учебную задачу урока и стремиться её выполнить; планировать свои действия в соответствии с поставленной задачей.   Участвовать в проекте «Мой любимый детский журнал», Отчёт о  собственном журнале, рисунках, стихах и др. жанрах.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Планировать возможный вариант исправления допущенных ошибок.</w:t>
            </w:r>
          </w:p>
          <w:p w:rsidR="00810714" w:rsidRPr="007033E3" w:rsidRDefault="00810714" w:rsidP="003F71AD">
            <w:pPr>
              <w:spacing w:line="360" w:lineRule="auto"/>
            </w:pPr>
            <w:r w:rsidRPr="007033E3">
              <w:t>Оценивать свои достижения.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63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650420" w:rsidRDefault="00810714" w:rsidP="004B4DD2">
            <w:pPr>
              <w:jc w:val="both"/>
              <w:rPr>
                <w:b/>
                <w:bCs/>
              </w:rPr>
            </w:pPr>
            <w:r w:rsidRPr="00650420">
              <w:rPr>
                <w:b/>
                <w:bCs/>
              </w:rPr>
              <w:t>Проверим и оценим свои достижения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3F71AD">
            <w:pPr>
              <w:spacing w:line="360" w:lineRule="auto"/>
            </w:pPr>
            <w:r w:rsidRPr="007033E3">
              <w:t xml:space="preserve">  Понимать учебную задачу урока и стремиться её выполнить; планировать свои действия в соответствии с поставленной задачей.   Воспринимать на слух прочитанное.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Отличать журнал от книги.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Ориентироваться в журнале.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Находить интересные и нужные статьи в журнале.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Находить нужную информацию по заданной теме.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Участвовать в работе пары и группы.</w:t>
            </w:r>
          </w:p>
          <w:p w:rsidR="00810714" w:rsidRPr="007033E3" w:rsidRDefault="00810714" w:rsidP="003F71AD">
            <w:pPr>
              <w:spacing w:line="360" w:lineRule="auto"/>
            </w:pPr>
            <w:r w:rsidRPr="007033E3">
              <w:t>Оценивать свои достижения.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15362" w:type="dxa"/>
            <w:gridSpan w:val="17"/>
          </w:tcPr>
          <w:p w:rsidR="00810714" w:rsidRPr="007033E3" w:rsidRDefault="00810714" w:rsidP="004B4DD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Люблю природу русскую. Зима (9</w:t>
            </w:r>
            <w:r w:rsidRPr="007033E3">
              <w:rPr>
                <w:b/>
                <w:bCs/>
              </w:rPr>
              <w:t xml:space="preserve"> ч)</w:t>
            </w: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64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924CDB" w:rsidRDefault="00810714" w:rsidP="004B4DD2">
            <w:pPr>
              <w:jc w:val="both"/>
              <w:rPr>
                <w:b/>
                <w:bCs/>
              </w:rPr>
            </w:pPr>
            <w:r w:rsidRPr="00924CDB">
              <w:rPr>
                <w:b/>
                <w:bCs/>
              </w:rPr>
              <w:t xml:space="preserve">Знакомство с названием раздела. Прогнозирование содержания раздела. </w:t>
            </w:r>
          </w:p>
          <w:p w:rsidR="00810714" w:rsidRPr="00924CDB" w:rsidRDefault="00810714" w:rsidP="004B4DD2">
            <w:pPr>
              <w:jc w:val="both"/>
              <w:rPr>
                <w:b/>
                <w:bCs/>
              </w:rPr>
            </w:pPr>
            <w:r w:rsidRPr="00924CDB">
              <w:rPr>
                <w:b/>
                <w:bCs/>
              </w:rPr>
              <w:t xml:space="preserve">Зимние загадки. Соотнесение загадки с отгадкой. </w:t>
            </w:r>
          </w:p>
        </w:tc>
        <w:tc>
          <w:tcPr>
            <w:tcW w:w="1076" w:type="dxa"/>
            <w:gridSpan w:val="5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08" w:type="dxa"/>
            <w:gridSpan w:val="3"/>
          </w:tcPr>
          <w:p w:rsidR="00810714" w:rsidRPr="007033E3" w:rsidRDefault="00810714" w:rsidP="004B4DD2">
            <w:pPr>
              <w:pStyle w:val="NoSpacing"/>
            </w:pPr>
            <w:r w:rsidRPr="007033E3">
              <w:t xml:space="preserve">  Понимать учебную задачу урока и стремиться её выполнить; планировать свои действия в соответствии с поставленной задачей.     Прогнозировать содержание раздела.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Рассматривать сборники стихов, определять их содержание по названию сборника.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Соотносить загадки и отгадки.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Планировать возможный вариант исправления допущенных ошибок. 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65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924CDB" w:rsidRDefault="00810714" w:rsidP="004B4DD2">
            <w:pPr>
              <w:jc w:val="both"/>
              <w:rPr>
                <w:b/>
                <w:bCs/>
              </w:rPr>
            </w:pPr>
            <w:r w:rsidRPr="00924CDB">
              <w:rPr>
                <w:b/>
                <w:bCs/>
              </w:rPr>
              <w:t xml:space="preserve">И. Бунин. Стихотворение «Первый снег» </w:t>
            </w:r>
            <w:r>
              <w:rPr>
                <w:b/>
                <w:bCs/>
              </w:rPr>
              <w:t xml:space="preserve">, </w:t>
            </w:r>
            <w:r w:rsidRPr="00924CDB">
              <w:rPr>
                <w:b/>
                <w:bCs/>
              </w:rPr>
              <w:t xml:space="preserve"> К.Бальмонт. Стихотворение  «Снежинка»</w:t>
            </w:r>
          </w:p>
        </w:tc>
        <w:tc>
          <w:tcPr>
            <w:tcW w:w="1076" w:type="dxa"/>
            <w:gridSpan w:val="5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7608" w:type="dxa"/>
            <w:gridSpan w:val="3"/>
          </w:tcPr>
          <w:p w:rsidR="00810714" w:rsidRPr="007033E3" w:rsidRDefault="00810714" w:rsidP="004B4DD2">
            <w:pPr>
              <w:pStyle w:val="NoSpacing"/>
            </w:pPr>
            <w:r w:rsidRPr="007033E3">
              <w:t xml:space="preserve">     Понимать учебную задачу урока и стремиться её выполнить.    Читать выразительно, отражая настроение стихотворения.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Рисовать словесные картины зимней природы с опорой на текст стихотворения.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Подбирать музыкальное сопровождение к текстам; придумывать свою музыку.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Наблюдать за жизнью слов в художественном тексте.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Чувствовать ритм и мелодику стихотворения, читать стихотворение наизусть.</w:t>
            </w:r>
          </w:p>
          <w:p w:rsidR="00810714" w:rsidRPr="007033E3" w:rsidRDefault="00810714" w:rsidP="003F71AD">
            <w:pPr>
              <w:pStyle w:val="NoSpacing"/>
            </w:pPr>
            <w:r w:rsidRPr="007033E3">
              <w:t>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66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924CDB" w:rsidRDefault="00810714" w:rsidP="004B4DD2">
            <w:pPr>
              <w:jc w:val="both"/>
              <w:rPr>
                <w:b/>
                <w:bCs/>
              </w:rPr>
            </w:pPr>
            <w:r w:rsidRPr="00924CDB">
              <w:rPr>
                <w:b/>
                <w:bCs/>
              </w:rPr>
              <w:t xml:space="preserve">Я. Аким «Утром кот принёс на лапках» </w:t>
            </w:r>
          </w:p>
        </w:tc>
        <w:tc>
          <w:tcPr>
            <w:tcW w:w="1076" w:type="dxa"/>
            <w:gridSpan w:val="5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08" w:type="dxa"/>
            <w:gridSpan w:val="3"/>
          </w:tcPr>
          <w:p w:rsidR="00810714" w:rsidRPr="007033E3" w:rsidRDefault="00810714" w:rsidP="004B4DD2">
            <w:pPr>
              <w:pStyle w:val="NoSpacing"/>
            </w:pPr>
            <w:r w:rsidRPr="007033E3">
              <w:t xml:space="preserve">     Понимать учебную задачу урока и стремиться её выполнить.    Читать выразительно, отражая настроение стихотворения.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Рисовать словесные картины зимней природы с опорой на текст стихотворения.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Подбирать музыкальное сопровождение к текстам; придумывать свою музыку.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Наблюдать за жизнью слов в художественном тексте.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Чувствовать ритм и мелодику стихотворения, читать стихотворение наизусть.</w:t>
            </w:r>
          </w:p>
          <w:p w:rsidR="00810714" w:rsidRPr="007033E3" w:rsidRDefault="00810714" w:rsidP="003F71AD">
            <w:pPr>
              <w:pStyle w:val="NoSpacing"/>
            </w:pPr>
            <w:r w:rsidRPr="007033E3">
              <w:t>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67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924CDB" w:rsidRDefault="00810714" w:rsidP="004B4DD2">
            <w:pPr>
              <w:jc w:val="both"/>
              <w:rPr>
                <w:b/>
                <w:bCs/>
              </w:rPr>
            </w:pPr>
            <w:r w:rsidRPr="00924CDB">
              <w:rPr>
                <w:b/>
                <w:bCs/>
              </w:rPr>
              <w:t xml:space="preserve">Ф. Тютчев «Чародейкою Зимою околдован лес стоит» </w:t>
            </w:r>
          </w:p>
        </w:tc>
        <w:tc>
          <w:tcPr>
            <w:tcW w:w="1076" w:type="dxa"/>
            <w:gridSpan w:val="5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1.1.</w:t>
            </w:r>
          </w:p>
        </w:tc>
        <w:tc>
          <w:tcPr>
            <w:tcW w:w="7608" w:type="dxa"/>
            <w:gridSpan w:val="3"/>
          </w:tcPr>
          <w:p w:rsidR="00810714" w:rsidRPr="007033E3" w:rsidRDefault="00810714" w:rsidP="004B4DD2">
            <w:r w:rsidRPr="007033E3">
              <w:t xml:space="preserve">       Понимать учебную задачу урока и стремиться её выполнить.    </w:t>
            </w:r>
            <w:r w:rsidRPr="007033E3">
              <w:rPr>
                <w:spacing w:val="-3"/>
              </w:rPr>
              <w:t xml:space="preserve"> </w:t>
            </w:r>
            <w:r w:rsidRPr="007033E3">
              <w:t xml:space="preserve">  Познакомиться  с произведением классической литературы о зиме;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  учиться анализировать произведение, используя знания теории литературы, различать литературные приёмы при описании зимнего пейзажа; воспитывать эстетические чувства, чувство любви к природе через чтение и анализ литературного произведения. Чувствовать ритм и мелодику стихотворения, читать   стихотворение наизусть.</w:t>
            </w:r>
          </w:p>
          <w:p w:rsidR="00810714" w:rsidRPr="007033E3" w:rsidRDefault="00810714" w:rsidP="003F71AD">
            <w:pPr>
              <w:pStyle w:val="NoSpacing"/>
            </w:pPr>
            <w:r w:rsidRPr="007033E3">
              <w:t>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68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924CDB" w:rsidRDefault="00810714" w:rsidP="004B4DD2">
            <w:pPr>
              <w:jc w:val="both"/>
              <w:rPr>
                <w:b/>
                <w:bCs/>
              </w:rPr>
            </w:pPr>
            <w:r w:rsidRPr="00924CDB">
              <w:rPr>
                <w:b/>
                <w:bCs/>
              </w:rPr>
              <w:t>С. Есенин «Поёт зима – аукает»</w:t>
            </w:r>
          </w:p>
          <w:p w:rsidR="00810714" w:rsidRPr="00924CDB" w:rsidRDefault="00810714" w:rsidP="004B4DD2">
            <w:pPr>
              <w:jc w:val="both"/>
              <w:rPr>
                <w:b/>
                <w:bCs/>
              </w:rPr>
            </w:pPr>
            <w:r w:rsidRPr="00924CDB">
              <w:rPr>
                <w:b/>
                <w:bCs/>
              </w:rPr>
              <w:t>С. Есенин «Берёза»</w:t>
            </w:r>
          </w:p>
        </w:tc>
        <w:tc>
          <w:tcPr>
            <w:tcW w:w="1076" w:type="dxa"/>
            <w:gridSpan w:val="5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08" w:type="dxa"/>
            <w:gridSpan w:val="3"/>
          </w:tcPr>
          <w:p w:rsidR="00810714" w:rsidRPr="007033E3" w:rsidRDefault="00810714" w:rsidP="004B4DD2">
            <w:r w:rsidRPr="007033E3">
              <w:rPr>
                <w:rStyle w:val="c5"/>
              </w:rPr>
              <w:t>   </w:t>
            </w:r>
            <w:r w:rsidRPr="007033E3">
              <w:t xml:space="preserve">Понимать учебную задачу урока и стремиться её выполнить.    </w:t>
            </w:r>
            <w:r w:rsidRPr="007033E3">
              <w:rPr>
                <w:spacing w:val="-3"/>
              </w:rPr>
              <w:t xml:space="preserve"> </w:t>
            </w:r>
            <w:r w:rsidRPr="007033E3">
              <w:t xml:space="preserve">  Познакомиться  с произведением классической литературы о зиме; </w:t>
            </w:r>
            <w:r w:rsidRPr="007033E3">
              <w:rPr>
                <w:rStyle w:val="c5"/>
              </w:rPr>
              <w:t xml:space="preserve"> учиться выразительно читать стихи; видеть красоту зимней природы вокруг, в стихах, на  картинах; воспитывать любовь к природе;  поддерживать в детях желание помогать в трудное время птицам.</w:t>
            </w:r>
          </w:p>
          <w:p w:rsidR="00810714" w:rsidRPr="007033E3" w:rsidRDefault="00810714" w:rsidP="003F71AD">
            <w:pPr>
              <w:spacing w:line="360" w:lineRule="auto"/>
            </w:pPr>
            <w:r w:rsidRPr="007033E3">
              <w:t>активизировать чувственное восприятие художественного слова, способствовать образному восприятию стихотворения, раскрыть авторское  отношение к природе, способствовать развитию воображения, связной речи,   художественного литературного вкуса, навыков формулирования выводов, умения                        анализировать; воспитывать чувство прекрасного, интерес к слову. 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69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924CDB" w:rsidRDefault="00810714" w:rsidP="004B4DD2">
            <w:pPr>
              <w:jc w:val="both"/>
              <w:rPr>
                <w:b/>
                <w:bCs/>
              </w:rPr>
            </w:pPr>
            <w:r w:rsidRPr="00924CDB">
              <w:rPr>
                <w:b/>
                <w:bCs/>
              </w:rPr>
              <w:t>Русская народная сказка «Два мороза»</w:t>
            </w:r>
          </w:p>
        </w:tc>
        <w:tc>
          <w:tcPr>
            <w:tcW w:w="1076" w:type="dxa"/>
            <w:gridSpan w:val="5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08" w:type="dxa"/>
            <w:gridSpan w:val="3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выполнить.   Познакомиться с русской народной  сказкой “Два мороза”; отрабатывать навыки выразительного чтения;</w:t>
            </w:r>
          </w:p>
          <w:p w:rsidR="00810714" w:rsidRPr="007033E3" w:rsidRDefault="00810714" w:rsidP="004B4DD2">
            <w:r w:rsidRPr="007033E3">
              <w:t xml:space="preserve">  закреплять умение анализировать поступки героев, выражать свое отношение к героям сказки, развивать умение выделять главное в прочитанном тексте;</w:t>
            </w:r>
          </w:p>
          <w:p w:rsidR="00810714" w:rsidRPr="007033E3" w:rsidRDefault="00810714" w:rsidP="004B4DD2">
            <w:r w:rsidRPr="007033E3">
              <w:t xml:space="preserve"> способствовать воспитанию трудолюбия.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Понимать особенности были и сказочного текста.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Сравнивать и характеризовать героев произведения , использовать слова-антонимы для их характеристики.</w:t>
            </w:r>
          </w:p>
          <w:p w:rsidR="00810714" w:rsidRPr="007033E3" w:rsidRDefault="00810714" w:rsidP="003F71AD">
            <w:pPr>
              <w:spacing w:line="360" w:lineRule="auto"/>
            </w:pPr>
            <w:r w:rsidRPr="007033E3">
              <w:t>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70</w:t>
            </w:r>
          </w:p>
        </w:tc>
        <w:tc>
          <w:tcPr>
            <w:tcW w:w="3888" w:type="dxa"/>
          </w:tcPr>
          <w:p w:rsidR="00810714" w:rsidRPr="00924CDB" w:rsidRDefault="00810714" w:rsidP="004B4DD2">
            <w:pPr>
              <w:jc w:val="both"/>
              <w:rPr>
                <w:b/>
                <w:bCs/>
              </w:rPr>
            </w:pPr>
            <w:r w:rsidRPr="00924CDB">
              <w:rPr>
                <w:b/>
                <w:bCs/>
              </w:rPr>
              <w:t>С. Михалков «Новогодняя быль».</w:t>
            </w:r>
          </w:p>
          <w:p w:rsidR="00810714" w:rsidRPr="00924CDB" w:rsidRDefault="00810714" w:rsidP="004B4DD2">
            <w:pPr>
              <w:jc w:val="both"/>
              <w:rPr>
                <w:b/>
                <w:bCs/>
              </w:rPr>
            </w:pPr>
            <w:r w:rsidRPr="00924CDB">
              <w:rPr>
                <w:b/>
                <w:bCs/>
              </w:rPr>
              <w:t>Развитие речи: обучение выборочному пересказу.</w:t>
            </w:r>
          </w:p>
        </w:tc>
        <w:tc>
          <w:tcPr>
            <w:tcW w:w="1076" w:type="dxa"/>
            <w:gridSpan w:val="5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08" w:type="dxa"/>
            <w:gridSpan w:val="3"/>
          </w:tcPr>
          <w:p w:rsidR="00810714" w:rsidRPr="007033E3" w:rsidRDefault="00810714" w:rsidP="004B4DD2">
            <w:r w:rsidRPr="007033E3">
              <w:t xml:space="preserve">Понимать учебную задачу урока и стремиться её выполнить.   </w:t>
            </w:r>
          </w:p>
          <w:p w:rsidR="00810714" w:rsidRPr="007033E3" w:rsidRDefault="00810714" w:rsidP="004B4DD2">
            <w:r w:rsidRPr="007033E3">
              <w:t>Работать над содержанием произведения. Выразительно читать, использовать интонацию, соответствующую смыслу текста.  Составлять  вопросы  по содержанию прочитанного, продумывать ответы на них; рифмовать слова ;</w:t>
            </w:r>
          </w:p>
          <w:p w:rsidR="00810714" w:rsidRPr="007033E3" w:rsidRDefault="00810714" w:rsidP="004B4DD2">
            <w:r w:rsidRPr="007033E3">
              <w:t>читать сознательно текст произведения;</w:t>
            </w:r>
          </w:p>
          <w:p w:rsidR="00810714" w:rsidRPr="007033E3" w:rsidRDefault="00810714" w:rsidP="004B4DD2">
            <w:r w:rsidRPr="007033E3">
              <w:t>делить текст на смысловые части;</w:t>
            </w:r>
          </w:p>
          <w:p w:rsidR="00810714" w:rsidRPr="007033E3" w:rsidRDefault="00810714" w:rsidP="004B4DD2">
            <w:r w:rsidRPr="007033E3">
              <w:t>читать стихотворные произведения наизусть (по выбору);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создавать небольшой устный текст на новогоднюю тему. 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71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924CDB" w:rsidRDefault="00810714" w:rsidP="004B4DD2">
            <w:pPr>
              <w:jc w:val="both"/>
              <w:rPr>
                <w:b/>
                <w:bCs/>
              </w:rPr>
            </w:pPr>
            <w:r w:rsidRPr="00924CDB">
              <w:rPr>
                <w:b/>
                <w:bCs/>
              </w:rPr>
              <w:t xml:space="preserve">А. Барто «Дело было в январе», С. Дрожжин «Улицей гуляет Дедушка Мороз». </w:t>
            </w:r>
          </w:p>
        </w:tc>
        <w:tc>
          <w:tcPr>
            <w:tcW w:w="1076" w:type="dxa"/>
            <w:gridSpan w:val="5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08" w:type="dxa"/>
            <w:gridSpan w:val="3"/>
          </w:tcPr>
          <w:p w:rsidR="00810714" w:rsidRPr="007033E3" w:rsidRDefault="00810714" w:rsidP="004B4DD2">
            <w:r w:rsidRPr="007033E3">
              <w:t xml:space="preserve">Понимать учебную задачу урока и стремиться её выполнить.   </w:t>
            </w:r>
          </w:p>
          <w:p w:rsidR="00810714" w:rsidRPr="007033E3" w:rsidRDefault="00810714" w:rsidP="004B4DD2">
            <w:r w:rsidRPr="007033E3">
              <w:t>Продолжить знакомиться со стихотворениями о зиме; развивать навыки чтения, анализа стихотворного текста, умение работать в группах. Сравнивать произведения разных поэтов на одну тему.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Рисовать словесные картины зимней природы с опорой на текст стихотворения.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Подбирать музыкальное сопровождение к текстам; придумывать свою музыку.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Наблюдать за жизнью слов в художественном тексте.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Чувствовать ритм и мелодику стихотворения, читать стихи наизусть.</w:t>
            </w:r>
          </w:p>
          <w:p w:rsidR="00810714" w:rsidRPr="007033E3" w:rsidRDefault="00810714" w:rsidP="003F71AD">
            <w:pPr>
              <w:pStyle w:val="NoSpacing"/>
            </w:pPr>
            <w:r w:rsidRPr="007033E3">
              <w:t>Оценивать свои достижения и достижения товарищей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72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924CDB">
              <w:rPr>
                <w:b/>
                <w:bCs/>
              </w:rPr>
              <w:t>Обобщение по разделу. Проверим и оценим свои достижения</w:t>
            </w:r>
            <w:r w:rsidRPr="007033E3">
              <w:t>.</w:t>
            </w:r>
          </w:p>
        </w:tc>
        <w:tc>
          <w:tcPr>
            <w:tcW w:w="1076" w:type="dxa"/>
            <w:gridSpan w:val="5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08" w:type="dxa"/>
            <w:gridSpan w:val="3"/>
          </w:tcPr>
          <w:p w:rsidR="00810714" w:rsidRPr="007033E3" w:rsidRDefault="00810714" w:rsidP="004B4DD2">
            <w:r w:rsidRPr="007033E3">
              <w:t xml:space="preserve">Понимать учебную задачу урока и стремиться её выполнить.   </w:t>
            </w:r>
          </w:p>
          <w:p w:rsidR="00810714" w:rsidRPr="007033E3" w:rsidRDefault="00810714" w:rsidP="003F71AD">
            <w:pPr>
              <w:pStyle w:val="NoSpacing"/>
            </w:pPr>
            <w:r w:rsidRPr="007033E3">
              <w:t>Повторить содержание произведений, понимать особенности были и сказки; сравнивать и характеризовать героев произведений. Планировать возможный вариант исправления допущенных ошибок. Оценивать свои достижения и достижения товарищей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15362" w:type="dxa"/>
            <w:gridSpan w:val="17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rPr>
                <w:b/>
                <w:bCs/>
              </w:rPr>
              <w:t>Писатели детям (17</w:t>
            </w:r>
            <w:r w:rsidRPr="007033E3">
              <w:rPr>
                <w:b/>
                <w:bCs/>
              </w:rPr>
              <w:t xml:space="preserve"> ч)</w:t>
            </w: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73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7033E3">
              <w:t xml:space="preserve">Знакомство с названием раздела. Прогнозирование содержания раздела. </w:t>
            </w:r>
          </w:p>
          <w:p w:rsidR="00810714" w:rsidRPr="007C0D01" w:rsidRDefault="00810714" w:rsidP="004B4DD2">
            <w:pPr>
              <w:jc w:val="both"/>
              <w:rPr>
                <w:b/>
                <w:bCs/>
              </w:rPr>
            </w:pPr>
            <w:r w:rsidRPr="007C0D01">
              <w:rPr>
                <w:b/>
                <w:bCs/>
              </w:rPr>
              <w:t xml:space="preserve">К. Чуковский. Сказка «Путаница». </w:t>
            </w:r>
          </w:p>
        </w:tc>
        <w:tc>
          <w:tcPr>
            <w:tcW w:w="957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27" w:type="dxa"/>
            <w:gridSpan w:val="5"/>
          </w:tcPr>
          <w:p w:rsidR="00810714" w:rsidRPr="007033E3" w:rsidRDefault="00810714" w:rsidP="004B4DD2">
            <w:r w:rsidRPr="007033E3">
              <w:t xml:space="preserve">Понимать учебную задачу урока и стремиться её выполнить.   </w:t>
            </w:r>
          </w:p>
          <w:p w:rsidR="00810714" w:rsidRPr="007033E3" w:rsidRDefault="00810714" w:rsidP="004B4DD2">
            <w:r w:rsidRPr="007033E3">
              <w:t xml:space="preserve">Прогнозировать содержание раздела. Познакомиться с биографией и творчеством  Чуковского; повторить знание малых жанров фольклора, литературоведческой    терминологии (рифма); </w:t>
            </w:r>
          </w:p>
          <w:p w:rsidR="00810714" w:rsidRPr="007033E3" w:rsidRDefault="00810714" w:rsidP="004B4DD2">
            <w:r w:rsidRPr="007033E3">
              <w:t>развивать образное и ассоциативное мышление, память и внимание.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Читать выразительно, отражая настроение сказки.</w:t>
            </w:r>
          </w:p>
          <w:p w:rsidR="00810714" w:rsidRPr="007033E3" w:rsidRDefault="00810714" w:rsidP="004B4DD2">
            <w:r w:rsidRPr="007033E3">
              <w:t>Определять особенности юмористического произведения, характеризовать героев. Анализировать шутливое искажение действительности, словесные игры в загадках-шутках;</w:t>
            </w:r>
          </w:p>
          <w:p w:rsidR="00810714" w:rsidRPr="007033E3" w:rsidRDefault="00810714" w:rsidP="004B4DD2">
            <w:r w:rsidRPr="007033E3">
              <w:t>определять тему и находить главную мысль произведения.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Оценивать свои достижения и достижения товарищей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74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C0D01" w:rsidRDefault="00810714" w:rsidP="004B4DD2">
            <w:pPr>
              <w:jc w:val="both"/>
              <w:rPr>
                <w:b/>
                <w:bCs/>
              </w:rPr>
            </w:pPr>
            <w:r w:rsidRPr="007C0D01">
              <w:rPr>
                <w:b/>
                <w:bCs/>
              </w:rPr>
              <w:t xml:space="preserve">К. Чуковский. Сказка «Радость». </w:t>
            </w:r>
          </w:p>
        </w:tc>
        <w:tc>
          <w:tcPr>
            <w:tcW w:w="957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27" w:type="dxa"/>
            <w:gridSpan w:val="5"/>
          </w:tcPr>
          <w:p w:rsidR="00810714" w:rsidRPr="007033E3" w:rsidRDefault="00810714" w:rsidP="003F71AD">
            <w:r w:rsidRPr="007033E3">
              <w:t xml:space="preserve">Понимать учебную задачу урока и стремиться её выполнить.  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Читать выразительно, отражая настроение сказки.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Воспринимать на слух художественный текст.</w:t>
            </w:r>
          </w:p>
          <w:p w:rsidR="00810714" w:rsidRPr="007033E3" w:rsidRDefault="00810714" w:rsidP="004B4DD2">
            <w:r w:rsidRPr="007033E3">
              <w:t>Определять смысл произведения. Анализировать шутливое искажение действительности, словесные игры в загадках-шутках;</w:t>
            </w:r>
          </w:p>
          <w:p w:rsidR="00810714" w:rsidRPr="007033E3" w:rsidRDefault="00810714" w:rsidP="004B4DD2">
            <w:r w:rsidRPr="007033E3">
              <w:t>определять тему и находить главную мысль произведения.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Объяснять лексическое значение некоторых слов на основе словаря учебника и толкового словаря.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Определять особенности юмористического произведения.</w:t>
            </w:r>
          </w:p>
          <w:p w:rsidR="00810714" w:rsidRPr="007033E3" w:rsidRDefault="00810714" w:rsidP="003F71AD">
            <w:pPr>
              <w:spacing w:line="360" w:lineRule="auto"/>
            </w:pPr>
            <w:r w:rsidRPr="007033E3">
              <w:t>Оценивать свои д</w:t>
            </w:r>
            <w:r>
              <w:t>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75</w:t>
            </w:r>
          </w:p>
        </w:tc>
        <w:tc>
          <w:tcPr>
            <w:tcW w:w="3888" w:type="dxa"/>
          </w:tcPr>
          <w:p w:rsidR="00810714" w:rsidRPr="007C0D01" w:rsidRDefault="00810714" w:rsidP="004B4DD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К. Чуковский. Сказка «Федори- </w:t>
            </w:r>
            <w:r w:rsidRPr="007C0D01">
              <w:rPr>
                <w:b/>
                <w:bCs/>
              </w:rPr>
              <w:t>но горе».</w:t>
            </w:r>
          </w:p>
        </w:tc>
        <w:tc>
          <w:tcPr>
            <w:tcW w:w="957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27" w:type="dxa"/>
            <w:gridSpan w:val="5"/>
          </w:tcPr>
          <w:p w:rsidR="00810714" w:rsidRPr="007033E3" w:rsidRDefault="00810714" w:rsidP="004B4DD2">
            <w:r w:rsidRPr="007033E3">
              <w:t xml:space="preserve">Понимать учебную задачу урока и стремиться её выполнить.   </w:t>
            </w:r>
          </w:p>
          <w:p w:rsidR="00810714" w:rsidRPr="007033E3" w:rsidRDefault="00810714" w:rsidP="004B4DD2">
            <w:r w:rsidRPr="007033E3">
              <w:t>Повторить  биографию и некоторые произведения  К. И. Чуковского.</w:t>
            </w:r>
          </w:p>
          <w:p w:rsidR="00810714" w:rsidRPr="007033E3" w:rsidRDefault="00810714" w:rsidP="004B4DD2">
            <w:r w:rsidRPr="007033E3">
              <w:t>Развивать образное и ассоциативное мышление; тренировать навык осмысленного и выразительного чтения.</w:t>
            </w:r>
          </w:p>
          <w:p w:rsidR="00810714" w:rsidRPr="007033E3" w:rsidRDefault="00810714" w:rsidP="003F71AD">
            <w:pPr>
              <w:spacing w:line="360" w:lineRule="auto"/>
            </w:pPr>
            <w:r w:rsidRPr="007033E3">
              <w:t>Анализировать стихотворный текст, определять главную мысль произведения, характеризовать поступки героев. Читать сказку  с соблюдением норм литературного произношения. Различать народные и литературные сказки. Оценивать свои достижения и достижения товарищей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76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C0D01" w:rsidRDefault="00810714" w:rsidP="004B4DD2">
            <w:pPr>
              <w:jc w:val="both"/>
              <w:rPr>
                <w:b/>
                <w:bCs/>
              </w:rPr>
            </w:pPr>
            <w:r w:rsidRPr="007C0D01">
              <w:rPr>
                <w:b/>
                <w:bCs/>
              </w:rPr>
              <w:t xml:space="preserve">С.Я. Маршак. Герои произведений С. Маршака. «Кот и лодыри». </w:t>
            </w:r>
          </w:p>
          <w:p w:rsidR="00810714" w:rsidRPr="007033E3" w:rsidRDefault="00810714" w:rsidP="004B4DD2">
            <w:pPr>
              <w:jc w:val="both"/>
            </w:pPr>
          </w:p>
        </w:tc>
        <w:tc>
          <w:tcPr>
            <w:tcW w:w="957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27" w:type="dxa"/>
            <w:gridSpan w:val="5"/>
          </w:tcPr>
          <w:p w:rsidR="00810714" w:rsidRPr="007033E3" w:rsidRDefault="00810714" w:rsidP="004B4DD2">
            <w:pPr>
              <w:ind w:left="-709"/>
              <w:jc w:val="both"/>
            </w:pPr>
            <w:r>
              <w:t xml:space="preserve">- </w:t>
            </w:r>
          </w:p>
          <w:p w:rsidR="00810714" w:rsidRPr="007033E3" w:rsidRDefault="00810714" w:rsidP="003F71AD">
            <w:pPr>
              <w:ind w:left="-709"/>
              <w:jc w:val="both"/>
            </w:pPr>
            <w:r w:rsidRPr="007033E3">
              <w:t xml:space="preserve">         Познакомиться  с  творчеством С. .Я. Маршака, с произведением «Кот лодыри»;  работать с текстом (выборочное чтение, чтение по ролям, проникать вглубь произведения); проводить  работу по совершенствованию навыка чтения развивать речь, обогащать лексический запас. Анализировать юмористическое произведение; давать характеристику героям; читать выразительно произведения;</w:t>
            </w:r>
            <w:r>
              <w:t xml:space="preserve"> оценивать</w:t>
            </w:r>
            <w:r w:rsidRPr="007033E3">
              <w:t xml:space="preserve"> свои достижения и достижения товарищей</w:t>
            </w:r>
          </w:p>
          <w:p w:rsidR="00810714" w:rsidRPr="007033E3" w:rsidRDefault="00810714" w:rsidP="004B4DD2">
            <w:pPr>
              <w:ind w:left="-709"/>
              <w:jc w:val="both"/>
            </w:pP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77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C0D01" w:rsidRDefault="00810714" w:rsidP="004B4DD2">
            <w:pPr>
              <w:jc w:val="both"/>
              <w:rPr>
                <w:b/>
                <w:bCs/>
              </w:rPr>
            </w:pPr>
            <w:r w:rsidRPr="007C0D01">
              <w:rPr>
                <w:b/>
                <w:bCs/>
              </w:rPr>
              <w:t>С.В.Михалков. Стихотворение «Мой секрет»</w:t>
            </w:r>
          </w:p>
          <w:p w:rsidR="00810714" w:rsidRPr="007033E3" w:rsidRDefault="00810714" w:rsidP="004B4DD2">
            <w:pPr>
              <w:jc w:val="both"/>
            </w:pPr>
          </w:p>
        </w:tc>
        <w:tc>
          <w:tcPr>
            <w:tcW w:w="957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27" w:type="dxa"/>
            <w:gridSpan w:val="5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выполнить.   Прогнозировать содержание произведения по названию;</w:t>
            </w:r>
          </w:p>
          <w:p w:rsidR="00810714" w:rsidRPr="007033E3" w:rsidRDefault="00810714" w:rsidP="004B4DD2"/>
          <w:p w:rsidR="00810714" w:rsidRPr="007033E3" w:rsidRDefault="00810714" w:rsidP="004B4DD2">
            <w:pPr>
              <w:spacing w:line="360" w:lineRule="auto"/>
            </w:pPr>
            <w:r w:rsidRPr="007033E3">
              <w:t>Познакомиться  с произведением о детях, видеть изображение в нем  радости, удивления, фантазии, непосредственности Учиться видеть глубину, скрытый смысл произведения; прививать себе  любовь к животным.</w:t>
            </w:r>
          </w:p>
          <w:p w:rsidR="00810714" w:rsidRPr="007033E3" w:rsidRDefault="00810714" w:rsidP="004B4DD2">
            <w:r w:rsidRPr="007033E3">
              <w:t>Анализировать юмористическое стихотворение  о животных;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давать характеристику героям; выразительно читать произведения; отвечать на вопросы по прочитанному. Оценивать свои достижения и достижения товарищей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78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C0D01" w:rsidRDefault="00810714" w:rsidP="004B4DD2">
            <w:pPr>
              <w:jc w:val="both"/>
              <w:rPr>
                <w:b/>
                <w:bCs/>
              </w:rPr>
            </w:pPr>
            <w:r w:rsidRPr="007C0D01">
              <w:rPr>
                <w:b/>
                <w:bCs/>
              </w:rPr>
              <w:t>С.В.Михалков. Стихотворение «Сила воли»</w:t>
            </w:r>
          </w:p>
        </w:tc>
        <w:tc>
          <w:tcPr>
            <w:tcW w:w="957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27" w:type="dxa"/>
            <w:gridSpan w:val="5"/>
          </w:tcPr>
          <w:p w:rsidR="00810714" w:rsidRPr="007033E3" w:rsidRDefault="00810714" w:rsidP="004B4DD2">
            <w:r w:rsidRPr="007033E3">
              <w:t xml:space="preserve">Понимать учебную задачу урока и стремиться её выполнить.   Прогнозировать содержание произведения по названию. </w:t>
            </w:r>
            <w:r w:rsidRPr="007033E3">
              <w:rPr>
                <w:rStyle w:val="Emphasis"/>
                <w:i w:val="0"/>
                <w:iCs w:val="0"/>
              </w:rPr>
              <w:t>Воспитывать положительные качества человека: смелость, щедрость, трудолюбие, силу воли, интерес к произведениям С. Михалкова;</w:t>
            </w:r>
          </w:p>
          <w:p w:rsidR="00810714" w:rsidRPr="007033E3" w:rsidRDefault="00810714" w:rsidP="004B4DD2">
            <w:r w:rsidRPr="007033E3">
              <w:rPr>
                <w:rStyle w:val="Emphasis"/>
                <w:i w:val="0"/>
                <w:iCs w:val="0"/>
              </w:rPr>
              <w:t xml:space="preserve"> развивать критическое мышление, навыки беглого, выразительного чтения, речевую активность;</w:t>
            </w:r>
          </w:p>
          <w:p w:rsidR="00810714" w:rsidRPr="007033E3" w:rsidRDefault="00810714" w:rsidP="004B4DD2">
            <w:pPr>
              <w:jc w:val="center"/>
            </w:pPr>
            <w:r w:rsidRPr="007033E3">
              <w:rPr>
                <w:rStyle w:val="Emphasis"/>
                <w:i w:val="0"/>
                <w:iCs w:val="0"/>
              </w:rPr>
              <w:t>учиться  устанавливать причинно-следственные связи, выделять главное в тексте.</w:t>
            </w:r>
            <w:r w:rsidRPr="007033E3">
              <w:t xml:space="preserve"> Анализировать юмористическое стихотворение  </w:t>
            </w:r>
          </w:p>
          <w:p w:rsidR="00810714" w:rsidRPr="007033E3" w:rsidRDefault="00810714" w:rsidP="003F71AD">
            <w:pPr>
              <w:spacing w:line="360" w:lineRule="auto"/>
            </w:pPr>
            <w:r w:rsidRPr="007033E3">
              <w:t>Оценивать свои достижения и достижения товарищей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79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C0D01" w:rsidRDefault="00810714" w:rsidP="004B4DD2">
            <w:pPr>
              <w:jc w:val="both"/>
              <w:rPr>
                <w:b/>
                <w:bCs/>
              </w:rPr>
            </w:pPr>
            <w:r w:rsidRPr="007C0D01">
              <w:rPr>
                <w:b/>
                <w:bCs/>
              </w:rPr>
              <w:t>С.В.Михалков. Стихотворение «Мой щенок»</w:t>
            </w:r>
          </w:p>
        </w:tc>
        <w:tc>
          <w:tcPr>
            <w:tcW w:w="957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27" w:type="dxa"/>
            <w:gridSpan w:val="5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выполнить.   Прогнозировать содержание произведения по названию;</w:t>
            </w:r>
          </w:p>
          <w:p w:rsidR="00810714" w:rsidRPr="007033E3" w:rsidRDefault="00810714" w:rsidP="004B4DD2"/>
          <w:p w:rsidR="00810714" w:rsidRPr="007033E3" w:rsidRDefault="00810714" w:rsidP="004B4DD2">
            <w:pPr>
              <w:spacing w:line="360" w:lineRule="auto"/>
            </w:pPr>
            <w:r w:rsidRPr="007033E3">
              <w:t>Познакомиться  с произведением о детях, видеть изображение в нем  радости, удивления, фантазии, непосредственности Учиться видеть глубину, скрытый смысл произведения; прививать себе  любовь к животным.</w:t>
            </w:r>
          </w:p>
          <w:p w:rsidR="00810714" w:rsidRPr="007033E3" w:rsidRDefault="00810714" w:rsidP="004B4DD2">
            <w:r w:rsidRPr="007033E3">
              <w:t>Анализировать юмористическое стихотворение  о животных;</w:t>
            </w:r>
          </w:p>
          <w:p w:rsidR="00810714" w:rsidRPr="007033E3" w:rsidRDefault="00810714" w:rsidP="003F71AD">
            <w:pPr>
              <w:spacing w:line="360" w:lineRule="auto"/>
            </w:pPr>
            <w:r w:rsidRPr="007033E3">
              <w:t>давать характеристику героям; выразительно читать произведения; отвечать на вопросы по прочитанному произведению. Оценивать свои достижения и достижения товарищей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80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C0D01" w:rsidRDefault="00810714" w:rsidP="004B4DD2">
            <w:pPr>
              <w:jc w:val="both"/>
              <w:rPr>
                <w:b/>
                <w:bCs/>
              </w:rPr>
            </w:pPr>
            <w:r w:rsidRPr="007C0D01">
              <w:rPr>
                <w:b/>
                <w:bCs/>
              </w:rPr>
              <w:t>А.Л. Барто. Стихи для детей. Стихотворение «Верёвочка»</w:t>
            </w:r>
          </w:p>
        </w:tc>
        <w:tc>
          <w:tcPr>
            <w:tcW w:w="957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27" w:type="dxa"/>
            <w:gridSpan w:val="5"/>
          </w:tcPr>
          <w:p w:rsidR="00810714" w:rsidRPr="007033E3" w:rsidRDefault="00810714" w:rsidP="004B4DD2">
            <w:r w:rsidRPr="007033E3">
              <w:t xml:space="preserve"> Понимать учебную задачу урока и стремиться её выполнить.   Прогнозировать содержание произведения по названию.</w:t>
            </w:r>
          </w:p>
          <w:p w:rsidR="00810714" w:rsidRPr="007033E3" w:rsidRDefault="00810714" w:rsidP="004B4DD2">
            <w:r w:rsidRPr="007033E3">
              <w:t>Использовать интонацию, соответствующую смыслу стихотворения. Определять тему и главную мысль;</w:t>
            </w:r>
          </w:p>
          <w:p w:rsidR="00810714" w:rsidRPr="007033E3" w:rsidRDefault="00810714" w:rsidP="004B4DD2">
            <w:r w:rsidRPr="007033E3">
              <w:t>выразительно читать произведения наизусть.</w:t>
            </w:r>
          </w:p>
          <w:p w:rsidR="00810714" w:rsidRPr="007033E3" w:rsidRDefault="00810714" w:rsidP="004B4DD2">
            <w:r w:rsidRPr="007033E3">
              <w:t>Анализировать юмористическое стихотворение,</w:t>
            </w:r>
          </w:p>
          <w:p w:rsidR="00810714" w:rsidRPr="007033E3" w:rsidRDefault="00810714" w:rsidP="003F71AD">
            <w:pPr>
              <w:spacing w:line="360" w:lineRule="auto"/>
            </w:pPr>
            <w:r w:rsidRPr="007033E3">
              <w:t>давать характеристику героям; выразительно читать произведения; отвечать на вопросы по прочитанному. Оценивать свои достижения и достижения товарищей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81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C0D01" w:rsidRDefault="00810714" w:rsidP="004B4DD2">
            <w:pPr>
              <w:jc w:val="both"/>
              <w:rPr>
                <w:b/>
                <w:bCs/>
              </w:rPr>
            </w:pPr>
            <w:r w:rsidRPr="007C0D01">
              <w:rPr>
                <w:b/>
                <w:bCs/>
              </w:rPr>
              <w:t>А.Л. Барто. Стихотворения «Верёвочка», «Мы не заметили жука»</w:t>
            </w:r>
          </w:p>
        </w:tc>
        <w:tc>
          <w:tcPr>
            <w:tcW w:w="957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27" w:type="dxa"/>
            <w:gridSpan w:val="5"/>
          </w:tcPr>
          <w:p w:rsidR="00810714" w:rsidRPr="007033E3" w:rsidRDefault="00810714" w:rsidP="003F71AD">
            <w:pPr>
              <w:spacing w:line="360" w:lineRule="auto"/>
            </w:pPr>
            <w:r w:rsidRPr="007033E3">
              <w:t xml:space="preserve">   Прогнозировать содержание произведения по названию. Расширить знания  о творчестве А.Л.Барто на примере героев из её произведений, воспитывать лучшие нравственные качества: честность, трудолюбие, вежливость, любовь к природе и внимательное отношение к ней, работать над выразительностью чтения, формировать устойчивый интерес к чтению, развивать память, внимание, логическое мышление, умение работать в группе. Оценивать свои достижения и достижения товарищей</w:t>
            </w:r>
            <w:r>
              <w:t>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82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C0D01" w:rsidRDefault="00810714" w:rsidP="004B4DD2">
            <w:pPr>
              <w:jc w:val="both"/>
              <w:rPr>
                <w:b/>
                <w:bCs/>
              </w:rPr>
            </w:pPr>
            <w:r w:rsidRPr="007C0D01">
              <w:rPr>
                <w:b/>
                <w:bCs/>
              </w:rPr>
              <w:t>А. Барто. Стихотворение «В школу».</w:t>
            </w:r>
          </w:p>
        </w:tc>
        <w:tc>
          <w:tcPr>
            <w:tcW w:w="957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27" w:type="dxa"/>
            <w:gridSpan w:val="5"/>
          </w:tcPr>
          <w:p w:rsidR="00810714" w:rsidRPr="007033E3" w:rsidRDefault="00810714" w:rsidP="004B4DD2">
            <w:pPr>
              <w:tabs>
                <w:tab w:val="left" w:pos="426"/>
              </w:tabs>
              <w:spacing w:line="360" w:lineRule="auto"/>
              <w:jc w:val="both"/>
            </w:pPr>
            <w:r w:rsidRPr="007033E3">
              <w:t>Понимать учебную задачу урока и стремиться её выполнить.   Прогнозировать содержание произведения по названию</w:t>
            </w:r>
          </w:p>
          <w:p w:rsidR="00810714" w:rsidRPr="007033E3" w:rsidRDefault="00810714" w:rsidP="004B4DD2">
            <w:r w:rsidRPr="007033E3">
              <w:t>Познакомиться с новым стихотворением А.  Барто. Развивать навык выразительного чтения; учиться  сравнивать и сопоставлять. Воспитание уважения и  к творчеству А.Л. Барто. Определять тему и главную мысль,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Читать выразительно, отражая настроение стихотворения. 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83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C0D01" w:rsidRDefault="00810714" w:rsidP="004B4DD2">
            <w:pPr>
              <w:jc w:val="both"/>
              <w:rPr>
                <w:b/>
                <w:bCs/>
              </w:rPr>
            </w:pPr>
            <w:r w:rsidRPr="007C0D01">
              <w:rPr>
                <w:b/>
                <w:bCs/>
              </w:rPr>
              <w:t>А.Л. Барто. Стихотворение. «Вовка – добрая душа»</w:t>
            </w:r>
          </w:p>
        </w:tc>
        <w:tc>
          <w:tcPr>
            <w:tcW w:w="957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27" w:type="dxa"/>
            <w:gridSpan w:val="5"/>
          </w:tcPr>
          <w:p w:rsidR="00810714" w:rsidRPr="007033E3" w:rsidRDefault="00810714" w:rsidP="004B4DD2">
            <w:pPr>
              <w:tabs>
                <w:tab w:val="left" w:pos="426"/>
              </w:tabs>
              <w:spacing w:line="360" w:lineRule="auto"/>
              <w:jc w:val="both"/>
            </w:pPr>
            <w:r w:rsidRPr="007033E3">
              <w:t>Понимать учебную задачу урока и стремиться её выполнить.   Прогнозировать содержание произведения по названию</w:t>
            </w:r>
          </w:p>
          <w:p w:rsidR="00810714" w:rsidRPr="007033E3" w:rsidRDefault="00810714" w:rsidP="004B4DD2">
            <w:pPr>
              <w:tabs>
                <w:tab w:val="left" w:pos="426"/>
              </w:tabs>
              <w:spacing w:line="360" w:lineRule="auto"/>
              <w:jc w:val="both"/>
            </w:pPr>
            <w:r w:rsidRPr="007033E3">
              <w:t>Расширить знания учащихся о творчестве А.Л.Барто на примере героев из её произведений, воспитывать лучшие нравственные качества: честность, трудолюбие, вежливость, работать над выразительностью чтения, развивать память, внимание, логическое мышление, умение работать в группе. Развивать навыки чтения по ролям, анализа стихотворного текста.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84-85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C0D01" w:rsidRDefault="00810714" w:rsidP="004B4DD2">
            <w:pPr>
              <w:jc w:val="both"/>
              <w:rPr>
                <w:b/>
                <w:bCs/>
              </w:rPr>
            </w:pPr>
            <w:r w:rsidRPr="007C0D01">
              <w:rPr>
                <w:b/>
                <w:bCs/>
              </w:rPr>
              <w:t>Н.Н. Носов «Затейники»</w:t>
            </w:r>
          </w:p>
        </w:tc>
        <w:tc>
          <w:tcPr>
            <w:tcW w:w="957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2</w:t>
            </w:r>
            <w:r w:rsidRPr="007033E3">
              <w:t>.</w:t>
            </w:r>
          </w:p>
        </w:tc>
        <w:tc>
          <w:tcPr>
            <w:tcW w:w="7727" w:type="dxa"/>
            <w:gridSpan w:val="5"/>
          </w:tcPr>
          <w:p w:rsidR="00810714" w:rsidRPr="007033E3" w:rsidRDefault="00810714" w:rsidP="004B4DD2">
            <w:pPr>
              <w:tabs>
                <w:tab w:val="left" w:pos="426"/>
              </w:tabs>
              <w:spacing w:line="360" w:lineRule="auto"/>
              <w:jc w:val="both"/>
            </w:pPr>
            <w:r w:rsidRPr="007033E3">
              <w:t xml:space="preserve"> Понимать учебную задачу урока и стремиться её выполнить.   Прогнозировать содержание произведения по названию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Познакомиться  с биографией Н. Н. Носова и с его рассказом «Затейники»;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Формировать умение интонацией передавать настроение и чувства героев, составлять план рассказа;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Развивать мыслительную деятельность, навыки беглого и правильного выразительного чтения;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Воспитывать коммуникативные навыки, доброжелательное отношение к окружающим, умение работать в группах.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Продолжать находить информацию в тексте, работать в группах, участвовать в обсуждениях.</w:t>
            </w:r>
          </w:p>
          <w:p w:rsidR="00810714" w:rsidRPr="007033E3" w:rsidRDefault="00810714" w:rsidP="00FF7D95">
            <w:pPr>
              <w:spacing w:line="360" w:lineRule="auto"/>
            </w:pPr>
            <w:r w:rsidRPr="007033E3">
              <w:t>Пополнять жизненный опыт, принимать во внимание необходимость уважать мнение одноклассника. 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86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C0D01" w:rsidRDefault="00810714" w:rsidP="004B4DD2">
            <w:pPr>
              <w:jc w:val="both"/>
              <w:rPr>
                <w:b/>
                <w:bCs/>
              </w:rPr>
            </w:pPr>
            <w:r w:rsidRPr="007C0D01">
              <w:rPr>
                <w:b/>
                <w:bCs/>
              </w:rPr>
              <w:t>Н.Н. Носов «Живая шляпа».</w:t>
            </w:r>
          </w:p>
          <w:p w:rsidR="00810714" w:rsidRPr="007033E3" w:rsidRDefault="00810714" w:rsidP="004B4DD2">
            <w:pPr>
              <w:jc w:val="both"/>
            </w:pPr>
            <w:r w:rsidRPr="007C0D01">
              <w:rPr>
                <w:b/>
                <w:bCs/>
              </w:rPr>
              <w:t>Развитие речи: обучение выборочному пересказу.</w:t>
            </w:r>
          </w:p>
        </w:tc>
        <w:tc>
          <w:tcPr>
            <w:tcW w:w="957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27" w:type="dxa"/>
            <w:gridSpan w:val="5"/>
          </w:tcPr>
          <w:p w:rsidR="00810714" w:rsidRPr="007033E3" w:rsidRDefault="00810714" w:rsidP="004B4DD2">
            <w:pPr>
              <w:spacing w:line="360" w:lineRule="auto"/>
            </w:pPr>
            <w:r w:rsidRPr="007033E3">
              <w:t xml:space="preserve">Понимать учебную задачу урока и стремиться её выполнить.     Формировать  </w:t>
            </w:r>
            <w:r w:rsidRPr="007033E3">
              <w:br/>
              <w:t xml:space="preserve">интерес к чтению способами самостоятельной работы с детской </w:t>
            </w:r>
            <w:r w:rsidRPr="007033E3">
              <w:br/>
              <w:t>книгой.</w:t>
            </w:r>
            <w:r w:rsidRPr="007033E3">
              <w:br/>
              <w:t xml:space="preserve">Осознать, что страх к неизведанному может обратиться  комической ситуацией. Формировать умение выдвигать предположения, сравнивать, аргументировать своё мнение. </w:t>
            </w:r>
            <w:r w:rsidRPr="007033E3">
              <w:br/>
              <w:t xml:space="preserve"> Развивать критическое мышление, память, воображение, речь. </w:t>
            </w:r>
            <w:r w:rsidRPr="007033E3">
              <w:br/>
              <w:t>Воспитывать толерантное отношение друг к другу, взаимное сотрудничество.</w:t>
            </w:r>
          </w:p>
          <w:p w:rsidR="00810714" w:rsidRPr="007033E3" w:rsidRDefault="00810714" w:rsidP="00FF7D95">
            <w:pPr>
              <w:spacing w:line="360" w:lineRule="auto"/>
            </w:pPr>
            <w:r w:rsidRPr="007033E3">
              <w:t>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87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C0D01" w:rsidRDefault="00810714" w:rsidP="004B4DD2">
            <w:pPr>
              <w:jc w:val="both"/>
              <w:rPr>
                <w:b/>
                <w:bCs/>
              </w:rPr>
            </w:pPr>
            <w:r w:rsidRPr="007C0D01">
              <w:rPr>
                <w:b/>
                <w:bCs/>
              </w:rPr>
              <w:t>Н.Н. Носов «На горке»</w:t>
            </w:r>
          </w:p>
        </w:tc>
        <w:tc>
          <w:tcPr>
            <w:tcW w:w="957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27" w:type="dxa"/>
            <w:gridSpan w:val="5"/>
          </w:tcPr>
          <w:p w:rsidR="00810714" w:rsidRPr="007033E3" w:rsidRDefault="00810714" w:rsidP="004B4DD2">
            <w:pPr>
              <w:tabs>
                <w:tab w:val="left" w:pos="426"/>
              </w:tabs>
              <w:spacing w:line="360" w:lineRule="auto"/>
              <w:jc w:val="both"/>
            </w:pPr>
            <w:r w:rsidRPr="007033E3">
              <w:t>Понимать учебную задачу урока и стремиться её выполнить.   Прогнозировать содержание произведения по названию. Учиться определять главную мысль произведения, обобщать, анализировать и делать соответствующие выводы, анализировать иллюстрацию, способствовать коррекции речи; развивать устную речь. совершенствовать грамотный строй речи. Воспитывать правильное отношение к труду и к     окружающим тебя людям. Формировать интерес к чтению, способы самостоятельной работы с читаемым текстом и детской книгой.</w:t>
            </w:r>
            <w:r w:rsidRPr="007033E3">
              <w:br/>
              <w:t xml:space="preserve">Формировать умение выдвигать предположения, сравнивать, аргументировать своё мнение. </w:t>
            </w:r>
            <w:r w:rsidRPr="007033E3">
              <w:br/>
              <w:t xml:space="preserve">Развивать критическое мышление, память, воображение, речь. </w:t>
            </w:r>
            <w:r w:rsidRPr="007033E3">
              <w:br/>
              <w:t xml:space="preserve"> Воспитывать толерантное отношение друг к другу, взаимное сотрудничество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88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C0D01" w:rsidRDefault="00810714" w:rsidP="004B4DD2">
            <w:pPr>
              <w:jc w:val="both"/>
              <w:rPr>
                <w:b/>
                <w:bCs/>
              </w:rPr>
            </w:pPr>
            <w:r w:rsidRPr="007C0D01">
              <w:rPr>
                <w:b/>
                <w:bCs/>
              </w:rPr>
              <w:t>Обобщение по разделу «Писатели детям»</w:t>
            </w:r>
          </w:p>
        </w:tc>
        <w:tc>
          <w:tcPr>
            <w:tcW w:w="957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27" w:type="dxa"/>
            <w:gridSpan w:val="5"/>
          </w:tcPr>
          <w:p w:rsidR="00810714" w:rsidRPr="007033E3" w:rsidRDefault="00810714" w:rsidP="004B4DD2">
            <w:pPr>
              <w:spacing w:before="100" w:beforeAutospacing="1" w:after="100" w:afterAutospacing="1"/>
            </w:pPr>
            <w:r w:rsidRPr="007033E3">
              <w:t xml:space="preserve">Повторить и обобщить пройденный материал, расширить знания учащихся о жизни и творчестве изученных писателей; </w:t>
            </w:r>
          </w:p>
          <w:p w:rsidR="00810714" w:rsidRPr="007033E3" w:rsidRDefault="00810714" w:rsidP="004B4DD2">
            <w:pPr>
              <w:spacing w:before="100" w:beforeAutospacing="1" w:after="100" w:afterAutospacing="1"/>
            </w:pPr>
            <w:r w:rsidRPr="007033E3">
              <w:t>Учиться составлять вопросы к прочитанным произведениям, уметь анализировать, высказывать своё мнение;</w:t>
            </w:r>
          </w:p>
          <w:p w:rsidR="00810714" w:rsidRPr="007033E3" w:rsidRDefault="00810714" w:rsidP="004B4DD2">
            <w:pPr>
              <w:spacing w:before="100" w:beforeAutospacing="1" w:after="100" w:afterAutospacing="1"/>
            </w:pPr>
            <w:r w:rsidRPr="007033E3">
              <w:t>развивать творческие способности детей, память, внимание, мышление;</w:t>
            </w:r>
          </w:p>
          <w:p w:rsidR="00810714" w:rsidRPr="007033E3" w:rsidRDefault="00810714" w:rsidP="00BC14D2">
            <w:pPr>
              <w:spacing w:before="100" w:beforeAutospacing="1" w:after="100" w:afterAutospacing="1"/>
            </w:pPr>
            <w:r w:rsidRPr="007033E3">
              <w:t>воспитывать интерес к урокам чтения, чувства коллективизма и взаимопомощи.</w:t>
            </w:r>
            <w:r>
              <w:t xml:space="preserve"> </w:t>
            </w:r>
            <w:r w:rsidRPr="007033E3">
              <w:t>Продолжать находить информацию в тексте, работать в группах, участвовать в обсуждениях.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Пополнять жизненный опыт, принимать во внимание необходимость уважать мнение одноклассника. Оценивать свои достижения и достижения товарищей.</w:t>
            </w:r>
          </w:p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53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954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8</w:t>
            </w:r>
            <w:r w:rsidRPr="007033E3">
              <w:t>9.</w:t>
            </w:r>
          </w:p>
        </w:tc>
        <w:tc>
          <w:tcPr>
            <w:tcW w:w="3888" w:type="dxa"/>
          </w:tcPr>
          <w:p w:rsidR="00810714" w:rsidRPr="007C0D01" w:rsidRDefault="00810714" w:rsidP="004B4DD2">
            <w:pPr>
              <w:jc w:val="both"/>
              <w:rPr>
                <w:b/>
                <w:bCs/>
              </w:rPr>
            </w:pPr>
            <w:r w:rsidRPr="007C0D01">
              <w:rPr>
                <w:b/>
                <w:bCs/>
              </w:rPr>
              <w:t>Проверим и оценим свои достижения</w:t>
            </w:r>
          </w:p>
        </w:tc>
        <w:tc>
          <w:tcPr>
            <w:tcW w:w="957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727" w:type="dxa"/>
            <w:gridSpan w:val="5"/>
          </w:tcPr>
          <w:p w:rsidR="00810714" w:rsidRPr="007033E3" w:rsidRDefault="00810714" w:rsidP="004B4DD2">
            <w:pPr>
              <w:spacing w:line="360" w:lineRule="auto"/>
            </w:pPr>
            <w:r w:rsidRPr="007033E3">
              <w:t>Обобщить знания учащихся по прочитанным произведениям; развивать мыслительную деятельность, навыки беглого и правильного выразительного чтения;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Воспитывать коммуникативные навыки, доброжелательное отношение к окружающим, умение работать в группах.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Продолжать находить информацию в тексте, работать в группах, участвовать в обсуждениях.</w:t>
            </w:r>
          </w:p>
          <w:p w:rsidR="00810714" w:rsidRPr="007033E3" w:rsidRDefault="00810714" w:rsidP="00C93053">
            <w:pPr>
              <w:spacing w:line="360" w:lineRule="auto"/>
            </w:pPr>
            <w:r w:rsidRPr="007033E3">
              <w:t>Пополнять жизненный опыт, принимать во внимание необходимость уважать мнение одноклассника. Оценивать свои достижения и достижения товарищей.</w:t>
            </w:r>
          </w:p>
        </w:tc>
        <w:tc>
          <w:tcPr>
            <w:tcW w:w="853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954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15362" w:type="dxa"/>
            <w:gridSpan w:val="17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rPr>
                <w:b/>
                <w:bCs/>
              </w:rPr>
              <w:t>Я и мои друзья (10</w:t>
            </w:r>
            <w:r w:rsidRPr="007033E3">
              <w:rPr>
                <w:b/>
                <w:bCs/>
              </w:rPr>
              <w:t xml:space="preserve"> ч)</w:t>
            </w: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90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7033E3">
              <w:t xml:space="preserve">Знакомство с названием раздела. </w:t>
            </w:r>
          </w:p>
          <w:p w:rsidR="00810714" w:rsidRPr="00FF7D95" w:rsidRDefault="00810714" w:rsidP="004B4DD2">
            <w:pPr>
              <w:jc w:val="both"/>
              <w:rPr>
                <w:b/>
                <w:bCs/>
              </w:rPr>
            </w:pPr>
            <w:r w:rsidRPr="00FF7D95">
              <w:rPr>
                <w:b/>
                <w:bCs/>
              </w:rPr>
              <w:t xml:space="preserve">В. Берестов. Стихотворение «За игрой». 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4B4DD2">
            <w:pPr>
              <w:pStyle w:val="NoSpacing"/>
              <w:jc w:val="both"/>
            </w:pP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Понимать учебную задачу урока и стремиться её выполнить; планировать свои действия в соответствии с поставленной задачей.     Прогнозировать содержание раздела.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Рассматривать сборники произведений, определять их содержание по названию сборника. Читать стих. самостоятельно, вникать вглубь, определять смысл, связывать с названием раздела, читать стихотворение выразительно, соблюдая нужную интонацию.</w:t>
            </w:r>
          </w:p>
          <w:p w:rsidR="00810714" w:rsidRPr="007033E3" w:rsidRDefault="00810714" w:rsidP="00FF7D95">
            <w:pPr>
              <w:pStyle w:val="NoSpacing"/>
              <w:jc w:val="both"/>
            </w:pPr>
            <w:r w:rsidRPr="007033E3">
              <w:t>Планировать возможный вариант исправления допущенных ошибок. Оценивать свои достижения и достижения товарищей.</w:t>
            </w:r>
          </w:p>
        </w:tc>
        <w:tc>
          <w:tcPr>
            <w:tcW w:w="789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1018" w:type="dxa"/>
            <w:gridSpan w:val="6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91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FF7D95" w:rsidRDefault="00810714" w:rsidP="004B4DD2">
            <w:pPr>
              <w:jc w:val="both"/>
              <w:rPr>
                <w:b/>
                <w:bCs/>
              </w:rPr>
            </w:pPr>
            <w:r w:rsidRPr="00FF7D95">
              <w:rPr>
                <w:b/>
                <w:bCs/>
              </w:rPr>
              <w:t>В.Берестов. Стихотворение «Гляжу с высоты на обиду». Э. Мошковская. Стихотворение «Я ушёл в свою обиду»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 xml:space="preserve">Понимать учебную задачу урока и стремиться её выполнить; планировать свои действия в соответствии с поставленной задачей.     </w:t>
            </w:r>
          </w:p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>Воспринимать на слух художественное произведение.</w:t>
            </w:r>
          </w:p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>Определять последовательность событий в произведении.</w:t>
            </w:r>
          </w:p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>Соотносить основную мысль стихотворения с пословицей. Объяснять его  нравственный смысл.</w:t>
            </w:r>
          </w:p>
          <w:p w:rsidR="00810714" w:rsidRPr="007033E3" w:rsidRDefault="00810714" w:rsidP="004B4DD2">
            <w:r w:rsidRPr="007033E3">
              <w:t xml:space="preserve">Повторить и обобщить прочитанное ранее произведение, развивать память, внимание, воспитывать интерес к чтению, развивать навыки чтения: чтение целыми словами, безошибочное чтение, выразительное чтение, развитие понимания прочитанного текста. </w:t>
            </w:r>
          </w:p>
          <w:p w:rsidR="00810714" w:rsidRPr="007033E3" w:rsidRDefault="00810714" w:rsidP="004B4DD2">
            <w:r w:rsidRPr="007033E3">
              <w:t xml:space="preserve"> Воспитывать правильное понимание дружбы, товарищества, взаимовыручки, желание придти в трудную минуту на помощь, умение жить в коллективе, преодолевать обиду, учиться сопереживать.</w:t>
            </w:r>
          </w:p>
          <w:p w:rsidR="00810714" w:rsidRPr="007033E3" w:rsidRDefault="00810714" w:rsidP="00FF7D95">
            <w:pPr>
              <w:pStyle w:val="NoSpacing"/>
              <w:jc w:val="both"/>
            </w:pPr>
            <w:r w:rsidRPr="007033E3">
              <w:t>Планировать возможный вариант исправления допущенных ошибок. Оценивать свои достижения и достижения товарищей.</w:t>
            </w:r>
          </w:p>
        </w:tc>
        <w:tc>
          <w:tcPr>
            <w:tcW w:w="789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1018" w:type="dxa"/>
            <w:gridSpan w:val="6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92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FF7D95" w:rsidRDefault="00810714" w:rsidP="004B4DD2">
            <w:pPr>
              <w:jc w:val="both"/>
              <w:rPr>
                <w:b/>
                <w:bCs/>
              </w:rPr>
            </w:pPr>
            <w:r w:rsidRPr="00FF7D95">
              <w:rPr>
                <w:b/>
                <w:bCs/>
              </w:rPr>
              <w:t>В. Лунин. Стихотворение «Я и Вовка»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>Понимать учебную задачу урока и стремиться её выполнить.</w:t>
            </w:r>
          </w:p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>Расширить  представление  о  духовных  ценностях   добра  и дружбы.  Уметь  самостоятельно   анализировать  текст  и  делать  вывод. Способствовать   воспитанию  толерантного  отношения  друг  к  другу. Установление  благоприятного  психологического  климата  внутри   классного   коллектива. Соотносить основную мысль  стихотворения с пословицей. Объяснять нравственный смысл рассказа.</w:t>
            </w:r>
          </w:p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>Объяснять и понимать поступки героев.</w:t>
            </w:r>
          </w:p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 xml:space="preserve">Оценивать свой ответ в соответствии с образцом. </w:t>
            </w:r>
          </w:p>
        </w:tc>
        <w:tc>
          <w:tcPr>
            <w:tcW w:w="789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1018" w:type="dxa"/>
            <w:gridSpan w:val="6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93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FF7D95" w:rsidRDefault="00810714" w:rsidP="004B4DD2">
            <w:pPr>
              <w:jc w:val="both"/>
              <w:rPr>
                <w:b/>
                <w:bCs/>
              </w:rPr>
            </w:pPr>
            <w:r w:rsidRPr="00FF7D95">
              <w:rPr>
                <w:b/>
                <w:bCs/>
              </w:rPr>
              <w:t>Н. Булгаков «Анна, не грусти!»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>Понимать учебную задачу урока и стремиться её выполнить.</w:t>
            </w:r>
          </w:p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>Расширить  представление  о  духовных  ценностях   добра  и дружбы.  Уметь  самостоятельно   анализировать  текст  и  делать  вывод. Способствовать   воспитанию  толерантного  отношения  друг  к  другу. Установление  благоприятного  психологического  климата  внутри   классного   коллектива. Соотносить основную мысль  стихотворения с пословицей. Объяснять нравственный смысл рассказа.</w:t>
            </w:r>
          </w:p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>Объяснять и понимать поступки героев.</w:t>
            </w:r>
          </w:p>
          <w:p w:rsidR="00810714" w:rsidRPr="007033E3" w:rsidRDefault="00810714" w:rsidP="00FF7D95">
            <w:pPr>
              <w:spacing w:line="360" w:lineRule="auto"/>
            </w:pPr>
            <w:r w:rsidRPr="007033E3">
              <w:t xml:space="preserve">Оценивать свой ответ в соответствии с образцом.   </w:t>
            </w:r>
          </w:p>
        </w:tc>
        <w:tc>
          <w:tcPr>
            <w:tcW w:w="789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1018" w:type="dxa"/>
            <w:gridSpan w:val="6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94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FF7D95" w:rsidRDefault="00810714" w:rsidP="004B4DD2">
            <w:pPr>
              <w:jc w:val="both"/>
              <w:rPr>
                <w:b/>
                <w:bCs/>
              </w:rPr>
            </w:pPr>
            <w:r w:rsidRPr="00FF7D95">
              <w:rPr>
                <w:b/>
                <w:bCs/>
              </w:rPr>
              <w:t>Ю. Ермолаев «Два пирожных»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4B4DD2">
            <w:pPr>
              <w:spacing w:before="100" w:beforeAutospacing="1" w:after="100" w:afterAutospacing="1"/>
            </w:pPr>
            <w:r w:rsidRPr="007033E3">
              <w:t xml:space="preserve">Понимать учебную задачу урока и стремиться её выполнить; планировать свои действия в соответствии с поставленной задачей Формировать навык выделять в тексте фрагменты, нужные для ответа на вопрос; отрабатывать умения анализировать текст, обобщать, делать выводы; формировать  навык осознанного, выразительного чтения ;умение определять жанр и тему литературного произведения. </w:t>
            </w:r>
          </w:p>
          <w:p w:rsidR="00810714" w:rsidRPr="007033E3" w:rsidRDefault="00810714" w:rsidP="00FF7D95">
            <w:pPr>
              <w:spacing w:before="100" w:beforeAutospacing="1" w:after="100" w:afterAutospacing="1"/>
            </w:pPr>
            <w:r w:rsidRPr="007033E3">
              <w:t>Формировать внимание к внутреннему состоянию героя и поступка.</w:t>
            </w:r>
            <w:r>
              <w:t xml:space="preserve"> </w:t>
            </w:r>
            <w:r w:rsidRPr="007033E3">
              <w:t>Обогащать нравственный, чувственный опыт, е реальные представления об окружающем мире. Развивать свои  умения выразить в устной речи впечатление от прочитанного; эмоциональную отзывчивость при чтении художественного произведения; внимание к внутренней жизни главных героев произведения. Оценивать свой ответ в соответствии с образцом.</w:t>
            </w:r>
          </w:p>
        </w:tc>
        <w:tc>
          <w:tcPr>
            <w:tcW w:w="789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1018" w:type="dxa"/>
            <w:gridSpan w:val="6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95</w:t>
            </w:r>
          </w:p>
        </w:tc>
        <w:tc>
          <w:tcPr>
            <w:tcW w:w="3888" w:type="dxa"/>
          </w:tcPr>
          <w:p w:rsidR="00810714" w:rsidRPr="00FF7D95" w:rsidRDefault="00810714" w:rsidP="004B4DD2">
            <w:pPr>
              <w:jc w:val="both"/>
              <w:rPr>
                <w:b/>
                <w:bCs/>
              </w:rPr>
            </w:pPr>
            <w:r w:rsidRPr="00FF7D95">
              <w:rPr>
                <w:b/>
                <w:bCs/>
              </w:rPr>
              <w:t>В. Осеева «Волшебное слово».</w:t>
            </w:r>
          </w:p>
          <w:p w:rsidR="00810714" w:rsidRPr="007033E3" w:rsidRDefault="00810714" w:rsidP="004B4DD2">
            <w:pPr>
              <w:jc w:val="both"/>
            </w:pPr>
            <w:r w:rsidRPr="007033E3">
              <w:t>Развитие речи: обучение выборочному пересказу.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FF7D95">
            <w:pPr>
              <w:spacing w:before="100" w:beforeAutospacing="1" w:after="100" w:afterAutospacing="1"/>
            </w:pPr>
            <w:r w:rsidRPr="007033E3">
              <w:t>Понимать учебную задачу урока и стремиться её выполнить; планировать свои действия в соо</w:t>
            </w:r>
            <w:r>
              <w:t xml:space="preserve">тветствии с поставленной задаче. </w:t>
            </w:r>
            <w:r w:rsidRPr="007033E3">
              <w:t>Познакомиться  с рассказом В.А.Осеевой «Волшебное слово», развивать  внимание, навыки чтения, умение подтверждать свои высказывания цитатами из текста; учиться делить текст на части, находить главную мысль части и целого; учиться  излагать прочитанное; воспитывать вежливое поведение, доброжелательное отношение к окружающим. Оценивать свои достижения и достижения товарищей</w:t>
            </w:r>
          </w:p>
        </w:tc>
        <w:tc>
          <w:tcPr>
            <w:tcW w:w="789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1018" w:type="dxa"/>
            <w:gridSpan w:val="6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96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FF7D95" w:rsidRDefault="00810714" w:rsidP="004B4DD2">
            <w:pPr>
              <w:jc w:val="both"/>
              <w:rPr>
                <w:b/>
                <w:bCs/>
              </w:rPr>
            </w:pPr>
            <w:r w:rsidRPr="00FF7D95">
              <w:rPr>
                <w:b/>
                <w:bCs/>
              </w:rPr>
              <w:t>В. Осеева «Хорошее»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C93053">
            <w:pPr>
              <w:spacing w:line="360" w:lineRule="auto"/>
            </w:pPr>
            <w:r w:rsidRPr="007033E3">
              <w:t xml:space="preserve"> Понимать учебную задачу урока и стремиться её выполнить; планировать свои действия в соответствии с поставленной задачей.  Развивать умение прогнозировать текст, развивать навыки правильного и осознанного чтения; совершенствовать умение пересказывать текст по плану; воспитывать честность и чувство ответственности за свои поступки, доброе отношение к людям. Расширить  представление  о  духовных  ценностях   добра  и дружбы. Оценивать свои достижения и достижения товарищей</w:t>
            </w:r>
          </w:p>
        </w:tc>
        <w:tc>
          <w:tcPr>
            <w:tcW w:w="789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1018" w:type="dxa"/>
            <w:gridSpan w:val="6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1973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97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FF7D95" w:rsidRDefault="00810714" w:rsidP="004B4DD2">
            <w:pPr>
              <w:jc w:val="both"/>
              <w:rPr>
                <w:b/>
                <w:bCs/>
              </w:rPr>
            </w:pPr>
            <w:r w:rsidRPr="00FF7D95">
              <w:rPr>
                <w:b/>
                <w:bCs/>
              </w:rPr>
              <w:t>В. Осеева «Почему?»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C93053">
            <w:pPr>
              <w:spacing w:before="100" w:beforeAutospacing="1" w:after="100" w:afterAutospacing="1"/>
            </w:pPr>
            <w:r w:rsidRPr="007033E3">
              <w:t xml:space="preserve">    Понимать учебную задачу урока и стремиться её выполнить. Иметь представление о том, что каждая деталь в художественном произведении имеет свой смысл и помогает понять всё произведение. Узнать, что в центре самого произведения – человек. Научиться разбираться в том, как писательница изображает человека, как открывает нам то, что скрыто от глаз: мысли и чувства персонажей, черты их характера. Научиться  отыскивать в произведении глубинный смысл – подтекст. Способствовать   воспитанию  толерантного  отношения  друг  к  другу. Установление  благоприятного  психологического  климата  внутри   классного   коллектива.</w:t>
            </w:r>
          </w:p>
        </w:tc>
        <w:tc>
          <w:tcPr>
            <w:tcW w:w="789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1018" w:type="dxa"/>
            <w:gridSpan w:val="6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98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FF7D95" w:rsidRDefault="00810714" w:rsidP="004B4DD2">
            <w:pPr>
              <w:jc w:val="both"/>
              <w:rPr>
                <w:b/>
                <w:bCs/>
              </w:rPr>
            </w:pPr>
            <w:r w:rsidRPr="00FF7D95">
              <w:rPr>
                <w:b/>
                <w:bCs/>
              </w:rPr>
              <w:t>Обобщение по разделу. Викторина.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C93053">
            <w:pPr>
              <w:spacing w:before="100" w:beforeAutospacing="1" w:after="100" w:afterAutospacing="1"/>
            </w:pPr>
            <w:r w:rsidRPr="007033E3">
              <w:t xml:space="preserve">  Понимать учебную задачу урока и стремиться её выполнить; планировать свои действия в соответствии с поставленной задачей  Проявить творчество, фантазию, на основе этого развивать устную речь.  Овладевать монологической и диалогической речью. Совершенствовать культуру речи и развивать устную речь, воспитывать чувство прекрасного, чувство коллективизма, дружбы, ответственности, формировать ум, воображения и речь. Расширить  представление  о  духовных  ценностях   добра  и дружбы. Оценивать свои достижения и достижения товарищей</w:t>
            </w:r>
          </w:p>
        </w:tc>
        <w:tc>
          <w:tcPr>
            <w:tcW w:w="789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1018" w:type="dxa"/>
            <w:gridSpan w:val="6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99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FF7D95" w:rsidRDefault="00810714" w:rsidP="004B4DD2">
            <w:pPr>
              <w:jc w:val="both"/>
              <w:rPr>
                <w:b/>
                <w:bCs/>
              </w:rPr>
            </w:pPr>
            <w:r w:rsidRPr="00FF7D95">
              <w:rPr>
                <w:b/>
                <w:bCs/>
              </w:rPr>
              <w:t>Проверим себя и оценим свои достижения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4B4DD2">
            <w:pPr>
              <w:spacing w:line="360" w:lineRule="auto"/>
            </w:pPr>
            <w:r w:rsidRPr="007033E3">
              <w:t>Обобщить знания учащихся по прочитанным произведениям; развивать мыслительную деятельность, навыки беглого и правильного выразительного чтения;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Воспитывать коммуникативные навыки, доброжелательное отношение к окружающим, умение работать в группах.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Продолжать находить информацию в тексте, работать в группах, участвовать в обсуждениях.</w:t>
            </w:r>
          </w:p>
          <w:p w:rsidR="00810714" w:rsidRPr="007033E3" w:rsidRDefault="00810714" w:rsidP="00BC14D2">
            <w:pPr>
              <w:spacing w:line="360" w:lineRule="auto"/>
            </w:pPr>
            <w:r w:rsidRPr="007033E3">
              <w:t>Пополнять жизненный опыт, принимать во внимание необходимость уважать мнение одноклассника. Оценивать свои достижения и достижения товарищей.</w:t>
            </w:r>
          </w:p>
        </w:tc>
        <w:tc>
          <w:tcPr>
            <w:tcW w:w="789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1018" w:type="dxa"/>
            <w:gridSpan w:val="6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gridAfter w:val="1"/>
          <w:wAfter w:w="60" w:type="dxa"/>
          <w:trHeight w:val="411"/>
        </w:trPr>
        <w:tc>
          <w:tcPr>
            <w:tcW w:w="15302" w:type="dxa"/>
            <w:gridSpan w:val="16"/>
          </w:tcPr>
          <w:p w:rsidR="00810714" w:rsidRPr="007033E3" w:rsidRDefault="00810714" w:rsidP="00BC14D2">
            <w:pPr>
              <w:spacing w:after="20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Люблю природу русскую.</w:t>
            </w:r>
            <w:r w:rsidRPr="007033E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Весна (9</w:t>
            </w:r>
            <w:r w:rsidRPr="007033E3">
              <w:rPr>
                <w:b/>
                <w:bCs/>
              </w:rPr>
              <w:t xml:space="preserve"> ч)</w:t>
            </w: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100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7033E3">
              <w:t xml:space="preserve">Знакомство с названием раздела. </w:t>
            </w:r>
          </w:p>
          <w:p w:rsidR="00810714" w:rsidRPr="007033E3" w:rsidRDefault="00810714" w:rsidP="004B4DD2">
            <w:pPr>
              <w:jc w:val="both"/>
            </w:pPr>
            <w:r w:rsidRPr="00C93053">
              <w:rPr>
                <w:b/>
                <w:bCs/>
              </w:rPr>
              <w:t>Весенние загадки</w:t>
            </w:r>
            <w:r w:rsidRPr="007033E3">
              <w:t xml:space="preserve">. Соотнесение загадки с отгадкой. Сочинение весенних загадок. 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4B4DD2">
            <w:pPr>
              <w:pStyle w:val="NoSpacing"/>
            </w:pPr>
            <w:r w:rsidRPr="007033E3">
              <w:t xml:space="preserve">  Понимать учебную задачу урока и стремиться её выполнить; планировать свои действия в соответствии с поставленной задачей.     Прогнозировать содержание раздела.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Рассматривать сборники стихов, определять их содержание по названию сборника.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Соотносить загадки и отгадки.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Планировать возможный вариант исправления допущенных ошибок. 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101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C93053" w:rsidRDefault="00810714" w:rsidP="004B4DD2">
            <w:pPr>
              <w:jc w:val="both"/>
              <w:rPr>
                <w:b/>
                <w:bCs/>
              </w:rPr>
            </w:pPr>
            <w:r w:rsidRPr="00C93053">
              <w:rPr>
                <w:b/>
                <w:bCs/>
              </w:rPr>
              <w:t>Ф.Тютчев «Зима недаром злится»</w:t>
            </w:r>
            <w:r>
              <w:rPr>
                <w:b/>
                <w:bCs/>
              </w:rPr>
              <w:t xml:space="preserve">, </w:t>
            </w:r>
            <w:r w:rsidRPr="007033E3">
              <w:t xml:space="preserve"> </w:t>
            </w:r>
            <w:r w:rsidRPr="00C93053">
              <w:rPr>
                <w:b/>
                <w:bCs/>
              </w:rPr>
              <w:t>Ф. Тютчев «Весенние воды»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4B4DD2">
            <w:pPr>
              <w:pStyle w:val="NoSpacing"/>
            </w:pPr>
            <w:r w:rsidRPr="007033E3">
              <w:t xml:space="preserve">Понимать учебную задачу урока и стремиться её выполнить; планировать свои действия в соответствии с поставленной задачей. Прогнозировать заголовок стихотворения.    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Понять  идею и смысл произведения. Формировать навыки беглого  сознательного чтения; пополнять лексические знания о слове; развивать интерес к чтению, воспитывать любовь к поэзии; воспитывать любовь к природе. Уметь работать в группе, ставить цели, планировать работу. Читать стихотворение с выражением, передавать настроение  с помощью интонации, темпа чтения, силы голоса.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Представлять картины весенней природы.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Находить слова в стихотворении, которые помогают представить героев.</w:t>
            </w:r>
          </w:p>
          <w:p w:rsidR="00810714" w:rsidRPr="007033E3" w:rsidRDefault="00810714" w:rsidP="00C93053">
            <w:pPr>
              <w:pStyle w:val="NoSpacing"/>
            </w:pPr>
            <w:r w:rsidRPr="007033E3">
              <w:t>Объяснять отдельные выражения в лирическом тексте. Оценивать свои достижения и достижения товарищей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102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C93053" w:rsidRDefault="00810714" w:rsidP="004B4DD2">
            <w:pPr>
              <w:jc w:val="both"/>
              <w:rPr>
                <w:b/>
                <w:bCs/>
              </w:rPr>
            </w:pPr>
            <w:r w:rsidRPr="00C93053">
              <w:rPr>
                <w:b/>
                <w:bCs/>
              </w:rPr>
              <w:t>А. Плещеев «Весна», «Сельская песенка»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4B4DD2">
            <w:pPr>
              <w:pStyle w:val="NoSpacing"/>
            </w:pPr>
            <w:r w:rsidRPr="007033E3">
              <w:t xml:space="preserve"> Понимать учебную задачу урока и стремиться её выполнить; планировать свои действия в соответствии с поставленной задачей. Прогнозировать заголовки  стихотворений.     </w:t>
            </w:r>
          </w:p>
          <w:p w:rsidR="00810714" w:rsidRPr="007033E3" w:rsidRDefault="00810714" w:rsidP="004B4DD2">
            <w:r w:rsidRPr="007033E3">
              <w:t xml:space="preserve">  Познакомиться со стихотворениями о весне А.Н.Плещеева</w:t>
            </w:r>
          </w:p>
          <w:p w:rsidR="00810714" w:rsidRPr="007033E3" w:rsidRDefault="00810714" w:rsidP="004B4DD2">
            <w:r w:rsidRPr="007033E3">
              <w:t xml:space="preserve"> расширить, углубить эстетические представления о поэзии</w:t>
            </w:r>
          </w:p>
          <w:p w:rsidR="00810714" w:rsidRPr="007033E3" w:rsidRDefault="00810714" w:rsidP="004B4DD2">
            <w:r w:rsidRPr="007033E3">
              <w:t xml:space="preserve">  развивать навыки правильного, выразительного чтения.</w:t>
            </w:r>
          </w:p>
          <w:p w:rsidR="00810714" w:rsidRPr="007033E3" w:rsidRDefault="00810714" w:rsidP="004B4DD2">
            <w:r w:rsidRPr="007033E3">
              <w:t xml:space="preserve">Обогатить словарный запас </w:t>
            </w:r>
          </w:p>
          <w:p w:rsidR="00810714" w:rsidRPr="007033E3" w:rsidRDefault="00810714" w:rsidP="004B4DD2">
            <w:r w:rsidRPr="007033E3">
              <w:t xml:space="preserve"> развивать речь, память, внимание, наблюдательность,   воображение, способность высказывать своё мнение</w:t>
            </w:r>
          </w:p>
          <w:p w:rsidR="00810714" w:rsidRPr="007033E3" w:rsidRDefault="00810714" w:rsidP="004B4DD2">
            <w:r w:rsidRPr="007033E3">
              <w:t xml:space="preserve"> прививать любовь к природе и русской словесности</w:t>
            </w:r>
          </w:p>
          <w:p w:rsidR="00810714" w:rsidRPr="007033E3" w:rsidRDefault="00810714" w:rsidP="004B4DD2">
            <w:r w:rsidRPr="007033E3">
              <w:t xml:space="preserve"> воспитывать положительную мотивацию в обучении.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 Читать стихотворения с выражением, передавать настроение  с помощью интонации, темпа чтения, силы голоса.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Представлять картины весенней природы.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Находить слова в стихотворении, которые помогают представить картины природы.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 xml:space="preserve">Объяснять отдельные выражения. 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Оценивать свои достижения и достижения товарищей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103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C93053" w:rsidRDefault="00810714" w:rsidP="004B4DD2">
            <w:pPr>
              <w:jc w:val="both"/>
              <w:rPr>
                <w:b/>
                <w:bCs/>
              </w:rPr>
            </w:pPr>
            <w:r w:rsidRPr="00C93053">
              <w:rPr>
                <w:b/>
                <w:bCs/>
              </w:rPr>
              <w:t>А. Блок «На лугу», С. Маршак «Снег уже теперь не тот»</w:t>
            </w:r>
          </w:p>
          <w:p w:rsidR="00810714" w:rsidRPr="007033E3" w:rsidRDefault="00810714" w:rsidP="004B4DD2">
            <w:pPr>
              <w:jc w:val="both"/>
            </w:pP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4B4DD2">
            <w:pPr>
              <w:pStyle w:val="NoSpacing"/>
            </w:pPr>
            <w:r w:rsidRPr="007033E3">
              <w:t xml:space="preserve">  Понимать учебную задачу урока и стремиться её выполнить; планировать свои действия в соответствии с поставленной задачей. Прогнозировать заголовки стихотворений.     </w:t>
            </w:r>
          </w:p>
          <w:p w:rsidR="00810714" w:rsidRPr="007033E3" w:rsidRDefault="00810714" w:rsidP="004B4DD2">
            <w:r w:rsidRPr="007033E3">
              <w:t>Познакомиться со стихотворениями о весне Блока и Маршака,</w:t>
            </w:r>
          </w:p>
          <w:p w:rsidR="00810714" w:rsidRPr="007033E3" w:rsidRDefault="00810714" w:rsidP="004B4DD2">
            <w:r w:rsidRPr="007033E3">
              <w:t xml:space="preserve"> расширить, углубить эстетические представления о поэзии</w:t>
            </w:r>
          </w:p>
          <w:p w:rsidR="00810714" w:rsidRPr="007033E3" w:rsidRDefault="00810714" w:rsidP="004B4DD2">
            <w:r w:rsidRPr="007033E3">
              <w:t xml:space="preserve">  развивать навыки правильного, выразительного чтения.</w:t>
            </w:r>
          </w:p>
          <w:p w:rsidR="00810714" w:rsidRPr="007033E3" w:rsidRDefault="00810714" w:rsidP="004B4DD2">
            <w:r w:rsidRPr="007033E3">
              <w:t xml:space="preserve">Обогатить словарный запас </w:t>
            </w:r>
          </w:p>
          <w:p w:rsidR="00810714" w:rsidRPr="007033E3" w:rsidRDefault="00810714" w:rsidP="004B4DD2">
            <w:r w:rsidRPr="007033E3">
              <w:t xml:space="preserve"> развивать речь, память, внимание, наблюдательность,   воображение, способность высказывать своё мнение</w:t>
            </w:r>
          </w:p>
          <w:p w:rsidR="00810714" w:rsidRPr="007033E3" w:rsidRDefault="00810714" w:rsidP="004B4DD2">
            <w:r w:rsidRPr="007033E3">
              <w:t xml:space="preserve"> прививать любовь к природе и русской словесности</w:t>
            </w:r>
          </w:p>
          <w:p w:rsidR="00810714" w:rsidRPr="007033E3" w:rsidRDefault="00810714" w:rsidP="004B4DD2">
            <w:r w:rsidRPr="007033E3">
              <w:t xml:space="preserve"> воспитывать положительную мотивацию в обучении.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 xml:space="preserve"> Читать стихотворения с выражением, передавать настроение  с помощью интонации, темпа чтения, силы голоса.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Представлять картины весенней природы.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Находить слова в стихотворении, которые помогают представить картины природы.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Объяснять отдельные выражения. Оценивать свои достижения и достижения товарищей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104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C93053" w:rsidRDefault="00810714" w:rsidP="004B4DD2">
            <w:pPr>
              <w:jc w:val="both"/>
              <w:rPr>
                <w:b/>
                <w:bCs/>
              </w:rPr>
            </w:pPr>
            <w:r w:rsidRPr="00C93053">
              <w:rPr>
                <w:b/>
                <w:bCs/>
              </w:rPr>
              <w:t>И. Бунин «Матери»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4B4DD2">
            <w:pPr>
              <w:pStyle w:val="NoSpacing"/>
            </w:pPr>
            <w:r w:rsidRPr="007033E3">
              <w:t xml:space="preserve">Понимать учебную задачу урока и стремиться её выполнить; планировать свои действия в соответствии с поставленной задачей.     </w:t>
            </w:r>
            <w:r w:rsidRPr="007033E3">
              <w:rPr>
                <w:color w:val="000000"/>
              </w:rPr>
              <w:t>Обучаться  выразительному чтению, как  способу передачи личного восприятия текста, своих представлений, переживаний. Познакомиться с биографией и творчеством И. Бунина; развивать навык выразительного, правильного, осознанного чтения; обогащать словарный запас. Развивать  умение рассуждать, сравнивать, анализировать; способствовать развитию творческих способностей. Воспитывать  заботливость, внимательность, чуткость.</w:t>
            </w:r>
            <w:r w:rsidRPr="007033E3">
              <w:t xml:space="preserve"> Читать стихотворение с выражением, передавать настроение  с помощью интонации, темпа чтения, силы голоса. 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Представлять картины комнаты.</w:t>
            </w:r>
          </w:p>
          <w:p w:rsidR="00810714" w:rsidRPr="007033E3" w:rsidRDefault="00810714" w:rsidP="004B4DD2">
            <w:pPr>
              <w:pStyle w:val="NoSpacing"/>
            </w:pPr>
            <w:r w:rsidRPr="007033E3">
              <w:t>Находить слова в стихотворении, которые помогают представить поведение героев.</w:t>
            </w:r>
          </w:p>
          <w:p w:rsidR="00810714" w:rsidRPr="007033E3" w:rsidRDefault="00810714" w:rsidP="00C93053">
            <w:pPr>
              <w:spacing w:line="360" w:lineRule="auto"/>
            </w:pPr>
            <w:r w:rsidRPr="007033E3">
              <w:t>Объяснять отдельные выражен</w:t>
            </w:r>
            <w:r>
              <w:t xml:space="preserve">ия. Оценивать свои достижения и </w:t>
            </w:r>
            <w:r w:rsidRPr="007033E3">
              <w:t>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105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C93053" w:rsidRDefault="00810714" w:rsidP="004B4DD2">
            <w:pPr>
              <w:jc w:val="both"/>
              <w:rPr>
                <w:b/>
                <w:bCs/>
              </w:rPr>
            </w:pPr>
            <w:r w:rsidRPr="00C93053">
              <w:rPr>
                <w:b/>
                <w:bCs/>
              </w:rPr>
              <w:t>А. Плещеев «В бурю»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4B4DD2">
            <w:pPr>
              <w:spacing w:before="100" w:beforeAutospacing="1" w:after="100" w:afterAutospacing="1"/>
            </w:pPr>
            <w:r w:rsidRPr="007033E3">
              <w:t>Познакомиться с личностью А. Н. Плещеева через его произведения. Совершенствовать умения выразительного чтения, развивать речь, внимание. Прогнозировать содержания стихотворения. Читать стихотворение с выражением, передавать настроение  с помощью интонации, темпа чтения, силы голоса. Наблюдать за жизнью слов в произведении. Находить слова в стихотворении, которые помогают представить героев. Объяснять отдельные выражения. Учиться  внимательному отношению к авторскому слову. Оценивать свой ответ. Планировать возможный вариант исправления допущенных ошибок. Контролировать и оценивать свое чтение, оценивать свои достижения.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106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C93053" w:rsidRDefault="00810714" w:rsidP="00C93053">
            <w:pPr>
              <w:jc w:val="both"/>
              <w:rPr>
                <w:b/>
                <w:bCs/>
              </w:rPr>
            </w:pPr>
            <w:r w:rsidRPr="00C93053">
              <w:rPr>
                <w:b/>
                <w:bCs/>
              </w:rPr>
              <w:t>Е. Благинина «Посидим в тишине»</w:t>
            </w:r>
            <w:r>
              <w:rPr>
                <w:b/>
                <w:bCs/>
              </w:rPr>
              <w:t xml:space="preserve">, </w:t>
            </w:r>
            <w:r w:rsidRPr="00C93053">
              <w:rPr>
                <w:b/>
                <w:bCs/>
              </w:rPr>
              <w:t xml:space="preserve"> Э. Мошковская «Я маму мою обидел»</w:t>
            </w:r>
          </w:p>
          <w:p w:rsidR="00810714" w:rsidRPr="00C93053" w:rsidRDefault="00810714" w:rsidP="004B4DD2">
            <w:pPr>
              <w:jc w:val="both"/>
              <w:rPr>
                <w:b/>
                <w:bCs/>
              </w:rPr>
            </w:pP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C93053">
            <w:pPr>
              <w:spacing w:before="100" w:beforeAutospacing="1" w:after="100" w:afterAutospacing="1"/>
            </w:pPr>
            <w:r w:rsidRPr="007033E3">
              <w:t xml:space="preserve">Познакомиться с произведением Е. Благининой «Посидим в тишине», проанализировать его; воспитывать любовь, внимание, заботливое отношение к маме. развивать навыки выразительного, правильного чтения; </w:t>
            </w:r>
            <w:r w:rsidRPr="007033E3">
              <w:br/>
              <w:t xml:space="preserve">формировать добрые чувства и уважительное отношение к близким </w:t>
            </w:r>
            <w:r w:rsidRPr="007033E3">
              <w:br/>
              <w:t>людям. Читать стихотворение с выражением, передавать настроение  с помощью интонации, темпа чтения, силы голоса. Наблюдать за жизнью слов в произведении. Находить слова в стихотворении, которые помогают представить героев. Объяснять отдельные выражения. Учиться  внимательному отношению к авторскому слову. Оценивать свой ответ. Планировать возможный вариант исправления допущенных ошибок. Контролировать и оценивать свое чтение, оценивать свои достижения.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107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C93053" w:rsidRDefault="00810714" w:rsidP="004B4DD2">
            <w:pPr>
              <w:jc w:val="both"/>
              <w:rPr>
                <w:b/>
                <w:bCs/>
              </w:rPr>
            </w:pPr>
            <w:r w:rsidRPr="00C93053">
              <w:rPr>
                <w:b/>
                <w:bCs/>
              </w:rPr>
              <w:t>С. Васильев «Белая берёза»</w:t>
            </w:r>
          </w:p>
          <w:p w:rsidR="00810714" w:rsidRPr="00C93053" w:rsidRDefault="00810714" w:rsidP="004B4DD2">
            <w:pPr>
              <w:jc w:val="both"/>
              <w:rPr>
                <w:b/>
                <w:bCs/>
              </w:rPr>
            </w:pPr>
            <w:r w:rsidRPr="00C93053">
              <w:rPr>
                <w:b/>
                <w:bCs/>
              </w:rPr>
              <w:t>Запуск проекта «Газета «День победы – 9 мая»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4B4DD2">
            <w:r w:rsidRPr="007033E3">
              <w:t xml:space="preserve">  Понимать учебную задачу урока и стремиться её выполнить; планировать свои действия в соответствии с поставленной задачей.   Формирование чувство гражданственности и патриотизма.</w:t>
            </w:r>
          </w:p>
          <w:p w:rsidR="00810714" w:rsidRPr="007033E3" w:rsidRDefault="00810714" w:rsidP="004B4DD2">
            <w:pPr>
              <w:shd w:val="clear" w:color="auto" w:fill="FFFFFF"/>
            </w:pPr>
            <w:r w:rsidRPr="007033E3">
              <w:t>Узнать о роли деревьев в годы Великой Отечественной войны;</w:t>
            </w:r>
          </w:p>
          <w:p w:rsidR="00810714" w:rsidRPr="007033E3" w:rsidRDefault="00810714" w:rsidP="004B4DD2">
            <w:pPr>
              <w:shd w:val="clear" w:color="auto" w:fill="FFFFFF"/>
            </w:pPr>
            <w:r w:rsidRPr="007033E3">
              <w:t>рассказать о героических подвигах воинов и стойкости мирных жителей;</w:t>
            </w:r>
          </w:p>
          <w:p w:rsidR="00810714" w:rsidRPr="007033E3" w:rsidRDefault="00810714" w:rsidP="00C93053">
            <w:pPr>
              <w:shd w:val="clear" w:color="auto" w:fill="FFFFFF"/>
            </w:pPr>
            <w:r w:rsidRPr="007033E3">
              <w:t>воспитывать  чувство гордости за российский народ, бережное отношение к деревьям; любовь к природе. Соотносить пословицы с содержанием стихотворения.  Читать стихотворение с выражением, передавать настроение  с помощью интонации, темпа чтения, силы голоса. Наблюдать за жизнью слов в произведении. Находить слова в стихотворении, которые помогают представить героев. Объяснять отдельные выражения. Учиться  внимательному отношению к авторскому слову. Оценивать свой ответ. Планировать возможный вариант исправления допущенных ошибок. Контролировать и оценивать свое чтение, оценивать свои достижения.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</w:t>
            </w:r>
            <w:r>
              <w:t>08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C93053" w:rsidRDefault="00810714" w:rsidP="004B4DD2">
            <w:pPr>
              <w:jc w:val="both"/>
              <w:rPr>
                <w:b/>
                <w:bCs/>
              </w:rPr>
            </w:pPr>
            <w:r w:rsidRPr="00C93053">
              <w:rPr>
                <w:b/>
                <w:bCs/>
              </w:rPr>
              <w:t>Проверим и оценим свои достижения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7615" w:type="dxa"/>
            <w:gridSpan w:val="4"/>
          </w:tcPr>
          <w:p w:rsidR="00810714" w:rsidRPr="007033E3" w:rsidRDefault="00810714" w:rsidP="004B4DD2">
            <w:pPr>
              <w:shd w:val="clear" w:color="auto" w:fill="FFFFFF"/>
            </w:pPr>
            <w:r w:rsidRPr="007033E3">
              <w:t>Понимать учебную задачу урока и стремиться её выполнить; планировать свои действия в соответствии с поставленной задачей.     Повторить и обобщить пройденный материал. Развивать память, внимание, логическое и образное мышление. Воспитывать интерес к чтению, к урокам литературного чтения. Обобщить и систематизировать изученный в разделе материал, раскрыть красоту родной природы через систему художественных образов и описаний, подчёркивая необходимость бережного и любовного отношения к природе, воспитание интереса к чтению. Уметь работать в паре и группе. Оценивать свои достижения и достижения  товарищей.</w:t>
            </w:r>
          </w:p>
          <w:p w:rsidR="00810714" w:rsidRPr="007033E3" w:rsidRDefault="00810714" w:rsidP="004B4DD2">
            <w:pPr>
              <w:spacing w:before="100" w:beforeAutospacing="1" w:after="100" w:afterAutospacing="1"/>
            </w:pP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15362" w:type="dxa"/>
            <w:gridSpan w:val="17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rPr>
                <w:b/>
                <w:bCs/>
              </w:rPr>
              <w:t>И в шутку и всерьёз (14</w:t>
            </w:r>
            <w:r w:rsidRPr="007033E3">
              <w:rPr>
                <w:b/>
                <w:bCs/>
              </w:rPr>
              <w:t xml:space="preserve"> ч)</w:t>
            </w:r>
          </w:p>
        </w:tc>
      </w:tr>
      <w:tr w:rsidR="00810714" w:rsidRPr="007033E3" w:rsidTr="003114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109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BC14D2" w:rsidRDefault="00810714" w:rsidP="004B4DD2">
            <w:pPr>
              <w:jc w:val="both"/>
              <w:rPr>
                <w:b/>
                <w:bCs/>
              </w:rPr>
            </w:pPr>
            <w:r w:rsidRPr="00BC14D2">
              <w:rPr>
                <w:b/>
                <w:bCs/>
              </w:rPr>
              <w:t xml:space="preserve">Знакомство с названием раздела. </w:t>
            </w:r>
          </w:p>
          <w:p w:rsidR="00810714" w:rsidRPr="007033E3" w:rsidRDefault="00810714" w:rsidP="004B4DD2">
            <w:pPr>
              <w:jc w:val="both"/>
            </w:pPr>
            <w:r w:rsidRPr="00BC14D2">
              <w:rPr>
                <w:b/>
                <w:bCs/>
              </w:rPr>
              <w:t>Б. Заходер «Товарищам детям»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 xml:space="preserve">      Прогнозировать содержания раздела.</w:t>
            </w:r>
          </w:p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 xml:space="preserve">Понимать учебную задачу урока и стремиться её выполнить; планировать свои действия в соответствии с поставленной задачей.     </w:t>
            </w:r>
          </w:p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>Читать произведение вслух с постепенным увеличением темпа чтения и переходом на чтение про себя.</w:t>
            </w:r>
          </w:p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>Понимать особенности юмористического произведения.</w:t>
            </w:r>
          </w:p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>Анализировать заголовок произведения.</w:t>
            </w:r>
          </w:p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>Расширить представление о поэзии как об особом взгляде на мир, особом переживании мира. Развивать исследовательские навыки, творческие способности. Воспитывать внимательное отношение к слову.</w:t>
            </w:r>
          </w:p>
          <w:p w:rsidR="00810714" w:rsidRPr="007033E3" w:rsidRDefault="00810714" w:rsidP="00C93053">
            <w:pPr>
              <w:shd w:val="clear" w:color="auto" w:fill="FFFFFF"/>
            </w:pPr>
            <w:r w:rsidRPr="007033E3">
              <w:t>Уметь работать в паре и группе. Оценивать свои достижения и достижения  товарищей.</w:t>
            </w:r>
          </w:p>
        </w:tc>
        <w:tc>
          <w:tcPr>
            <w:tcW w:w="840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967" w:type="dxa"/>
            <w:gridSpan w:val="5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 w:rsidTr="003114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</w:t>
            </w:r>
            <w:r>
              <w:t>10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BC14D2" w:rsidRDefault="00810714" w:rsidP="004B4DD2">
            <w:pPr>
              <w:jc w:val="both"/>
              <w:rPr>
                <w:b/>
                <w:bCs/>
              </w:rPr>
            </w:pPr>
            <w:r w:rsidRPr="00BC14D2">
              <w:rPr>
                <w:b/>
                <w:bCs/>
              </w:rPr>
              <w:t>Б. Заходер «Что красивей всего»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 xml:space="preserve">        Понимать учебную задачу урока и стремиться её выполнить; планировать свои действия в соответствии с поставленной задачей.  Познакомиться с произведением Б.Заходера "Что красивей всего?"  </w:t>
            </w:r>
          </w:p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>Читать произведение вслух с постепенным увеличением темпа чтения и переходом на чтение про себя.</w:t>
            </w:r>
          </w:p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>Анализировать заголовок произведения.</w:t>
            </w:r>
          </w:p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 xml:space="preserve">Придумывать собственные  истории.  Развивать читательскую способность, проникать в авторский замысел Вступать в диалог с автором Расширить представления  об окружающем мире. Учиться читать стихотворение выразительно </w:t>
            </w:r>
          </w:p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>Оценивать свой ответ.</w:t>
            </w:r>
          </w:p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 xml:space="preserve">Планировать возможный вариант исправления допущенных ошибок. </w:t>
            </w:r>
          </w:p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40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967" w:type="dxa"/>
            <w:gridSpan w:val="5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111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BC14D2" w:rsidRDefault="00810714" w:rsidP="004B4DD2">
            <w:pPr>
              <w:jc w:val="both"/>
              <w:rPr>
                <w:b/>
                <w:bCs/>
              </w:rPr>
            </w:pPr>
            <w:r w:rsidRPr="00BC14D2">
              <w:rPr>
                <w:b/>
                <w:bCs/>
              </w:rPr>
              <w:t xml:space="preserve">Б.Заходер </w:t>
            </w:r>
          </w:p>
          <w:p w:rsidR="00810714" w:rsidRPr="00BC14D2" w:rsidRDefault="00810714" w:rsidP="004B4DD2">
            <w:pPr>
              <w:jc w:val="both"/>
              <w:rPr>
                <w:b/>
                <w:bCs/>
              </w:rPr>
            </w:pPr>
            <w:r w:rsidRPr="00BC14D2">
              <w:rPr>
                <w:b/>
                <w:bCs/>
              </w:rPr>
              <w:t xml:space="preserve">«Песенки Винни-Пуха» 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4B4DD2">
            <w:pPr>
              <w:spacing w:before="100" w:beforeAutospacing="1" w:after="100" w:afterAutospacing="1"/>
            </w:pPr>
            <w:r w:rsidRPr="007033E3">
              <w:t xml:space="preserve">Понимать учебную задачу урока и стремиться её выполнить; планировать свои действия в соответствии с поставленной задачей.     Познакомиться с песенками Винни-Пуха, песней гномов. Обобщить знания по главе 3 книги А. Милна “Винни-Пух” в пересказе Б. Заходера.  Развивать навыки правильного, сознательного, беглого, выразительного чтения; уметь  работать с книгой; устную речь, мышление, воображение, память, внимание.  Воспитывать интерес к чтению, чувство дружбы и взаимопомощи. Оценивать свои достижения и достижения товарищей. Планировать возможный вариант исправления допущенных ошибок. </w:t>
            </w:r>
          </w:p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112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BC14D2" w:rsidRDefault="00810714" w:rsidP="004B4DD2">
            <w:pPr>
              <w:jc w:val="both"/>
              <w:rPr>
                <w:b/>
                <w:bCs/>
              </w:rPr>
            </w:pPr>
            <w:r w:rsidRPr="00BC14D2">
              <w:rPr>
                <w:b/>
                <w:bCs/>
              </w:rPr>
              <w:t>Э. Успенский «Чебурашка» (из повести «Крокодил Гена и его друзья»).</w:t>
            </w:r>
          </w:p>
          <w:p w:rsidR="00810714" w:rsidRPr="007033E3" w:rsidRDefault="00810714" w:rsidP="004B4DD2">
            <w:pPr>
              <w:jc w:val="both"/>
            </w:pP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4B4DD2">
            <w:pPr>
              <w:spacing w:before="100" w:beforeAutospacing="1" w:after="100" w:afterAutospacing="1"/>
            </w:pPr>
            <w:r w:rsidRPr="007033E3">
              <w:t xml:space="preserve"> Понимать учебную задачу урока и стремиться её выполнить; планировать свои действия в соответствии с поставленной задачей.  Познакомиться и вспомнить произведение Э.Н. Успенского “Крокодил Гена и его друзья”. Развивать навыки выразительного беглого чтения, умение отвечать на вопросы по прочитанному, развивать память, внимание, мышление, творчество. Воспитывать в себе  чувство товарищества и уважения Оценивать свои достижения и достижения товарищей. к друзьям.</w:t>
            </w:r>
          </w:p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113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BC14D2" w:rsidRDefault="00810714" w:rsidP="004B4DD2">
            <w:pPr>
              <w:jc w:val="both"/>
              <w:rPr>
                <w:b/>
                <w:bCs/>
              </w:rPr>
            </w:pPr>
            <w:r w:rsidRPr="00BC14D2">
              <w:rPr>
                <w:b/>
                <w:bCs/>
              </w:rPr>
              <w:t>Развитие речи: обучение подробному пересказу по коллективно составленному плану.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4B4DD2">
            <w:r w:rsidRPr="007033E3">
              <w:t>Понимать учебную задачу урока и стремиться её выполнить; планировать свои действия в соответствии с поставленной задачей.     Обучаться  подробному пересказу по коллективно составленному плану. Развивать наблюдательность, фантазию, воображение.</w:t>
            </w:r>
          </w:p>
          <w:p w:rsidR="00810714" w:rsidRPr="007033E3" w:rsidRDefault="00810714" w:rsidP="004B4DD2">
            <w:r w:rsidRPr="007033E3">
              <w:t xml:space="preserve">    Воспитывать  самостоятельность, инициативность, трудолюбие.</w:t>
            </w:r>
          </w:p>
          <w:p w:rsidR="00810714" w:rsidRPr="007033E3" w:rsidRDefault="00810714" w:rsidP="004B4DD2">
            <w:r w:rsidRPr="007033E3">
              <w:t xml:space="preserve"> Решать  задачи развития речи , обучаться  структуре и композиции произведений,  развивать  поэтический  слух (умение воспринимать художественное слово и умение использовать его в собственной словесной деятельности), использовать  творческие задания ( в т.ч. рассказы-этюды – краткие  словесные зарисовки)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>Оценивать свои достижения и достижения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114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BC14D2" w:rsidRDefault="00810714" w:rsidP="004B4DD2">
            <w:pPr>
              <w:jc w:val="both"/>
              <w:rPr>
                <w:b/>
                <w:bCs/>
              </w:rPr>
            </w:pPr>
            <w:r w:rsidRPr="00BC14D2">
              <w:rPr>
                <w:b/>
                <w:bCs/>
              </w:rPr>
              <w:t>Э. Успенский «Если был бы я девчонкой»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4B4DD2">
            <w:r w:rsidRPr="007033E3">
              <w:t xml:space="preserve"> Понимать учебную задачу урока и стремиться её выполнить; планировать свои действия в соответствии с поставленной задачей.     Ознакомиться     с творчеством Э.Н.Успенского; совершенствовать  навыки выразительного  чтения наизусть;</w:t>
            </w:r>
          </w:p>
          <w:p w:rsidR="00810714" w:rsidRPr="007033E3" w:rsidRDefault="00810714" w:rsidP="004B4DD2">
            <w:r w:rsidRPr="007033E3">
              <w:t>развивать  умения  работы  с текстом  по выбору  нужной  информации, умения  работы  с тестовыми заданиями;</w:t>
            </w:r>
          </w:p>
          <w:p w:rsidR="00810714" w:rsidRPr="007033E3" w:rsidRDefault="00810714" w:rsidP="004B4DD2">
            <w:r w:rsidRPr="007033E3">
              <w:t>развивать и совершенствовать  умения отвечать  на  поставленные  вопросы  по  прочитанному  материалу; расширить  читательский  кругозор.</w:t>
            </w:r>
          </w:p>
          <w:p w:rsidR="00810714" w:rsidRPr="007033E3" w:rsidRDefault="00810714" w:rsidP="003114E3">
            <w:pPr>
              <w:shd w:val="clear" w:color="auto" w:fill="FFFFFF"/>
            </w:pPr>
            <w:r w:rsidRPr="007033E3">
              <w:t>Уметь работать в паре и группе. Оценивать свои достижения и достижения 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115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BC14D2" w:rsidRDefault="00810714" w:rsidP="004B4DD2">
            <w:pPr>
              <w:jc w:val="both"/>
              <w:rPr>
                <w:b/>
                <w:bCs/>
              </w:rPr>
            </w:pPr>
            <w:r w:rsidRPr="00BC14D2">
              <w:rPr>
                <w:b/>
                <w:bCs/>
              </w:rPr>
              <w:t>Э. Успенский «Над нашей квартирой»</w:t>
            </w:r>
          </w:p>
          <w:p w:rsidR="00810714" w:rsidRPr="00BC14D2" w:rsidRDefault="00810714" w:rsidP="004B4DD2">
            <w:pPr>
              <w:jc w:val="both"/>
              <w:rPr>
                <w:b/>
                <w:bCs/>
              </w:rPr>
            </w:pP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4B4DD2">
            <w:pPr>
              <w:spacing w:line="360" w:lineRule="auto"/>
            </w:pPr>
            <w:r w:rsidRPr="007033E3">
              <w:t>Понимать учебную задачу урока и стремиться её выполнить; планировать</w:t>
            </w:r>
          </w:p>
          <w:p w:rsidR="00810714" w:rsidRPr="007033E3" w:rsidRDefault="00810714" w:rsidP="004B4DD2">
            <w:pPr>
              <w:spacing w:line="360" w:lineRule="auto"/>
              <w:rPr>
                <w:color w:val="000000"/>
              </w:rPr>
            </w:pPr>
            <w:r w:rsidRPr="007033E3">
              <w:t>свои действия в соответствии с поставленной задачей.</w:t>
            </w:r>
            <w:r w:rsidRPr="007033E3">
              <w:rPr>
                <w:color w:val="000000"/>
              </w:rPr>
              <w:t xml:space="preserve"> Продолжить работу над произведениями</w:t>
            </w:r>
          </w:p>
          <w:p w:rsidR="00810714" w:rsidRPr="007033E3" w:rsidRDefault="00810714" w:rsidP="003114E3">
            <w:pPr>
              <w:shd w:val="clear" w:color="auto" w:fill="FFFFFF"/>
            </w:pPr>
            <w:r w:rsidRPr="007033E3">
              <w:rPr>
                <w:color w:val="000000"/>
              </w:rPr>
              <w:t>Э.Н. Успенского; развивать навыки выразительного, беглого чтения, умение анализировать поступки героев; развивать память, внимание; воображение; прививать любовь к чтению.</w:t>
            </w:r>
            <w:r w:rsidRPr="007033E3">
              <w:t xml:space="preserve"> Уметь работать в паре и группе. Оценивать свои достижения и достижения 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116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BC14D2" w:rsidRDefault="00810714" w:rsidP="004B4DD2">
            <w:pPr>
              <w:jc w:val="both"/>
              <w:rPr>
                <w:b/>
                <w:bCs/>
              </w:rPr>
            </w:pPr>
            <w:r w:rsidRPr="00BC14D2">
              <w:rPr>
                <w:b/>
                <w:bCs/>
              </w:rPr>
              <w:t>Э. Успенский «Память»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4B4DD2">
            <w:pPr>
              <w:spacing w:line="360" w:lineRule="auto"/>
            </w:pPr>
            <w:r w:rsidRPr="007033E3">
              <w:t>Понимать учебную задачу урока и стремиться её выполнить; планировать свои действия в соответствии с поставленной задачей.</w:t>
            </w:r>
            <w:r w:rsidRPr="007033E3">
              <w:rPr>
                <w:color w:val="000000"/>
              </w:rPr>
              <w:t xml:space="preserve"> </w:t>
            </w:r>
            <w:r w:rsidRPr="007033E3">
              <w:t xml:space="preserve">  Учиться анализировать используемые автором в данном произведении средства языковой выразительности, делать разметку текста для выразительного чтения: постановку логического ударения, пауз. </w:t>
            </w:r>
          </w:p>
          <w:p w:rsidR="00810714" w:rsidRPr="007033E3" w:rsidRDefault="00810714" w:rsidP="004B4DD2">
            <w:r w:rsidRPr="007033E3">
              <w:t xml:space="preserve">Развивать творческое мышление, эмоциональную сферу, воображение, память, произвольное внимание, речь. </w:t>
            </w:r>
          </w:p>
          <w:p w:rsidR="00810714" w:rsidRPr="007033E3" w:rsidRDefault="00810714" w:rsidP="003114E3">
            <w:pPr>
              <w:shd w:val="clear" w:color="auto" w:fill="FFFFFF"/>
            </w:pPr>
            <w:r w:rsidRPr="007033E3">
              <w:t xml:space="preserve">  Воспитывать любовь к чтению, культуру поведения. Уметь работать в паре и группе. Оценивать свои достижения и достижения 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</w:t>
            </w:r>
            <w:r>
              <w:t>1</w:t>
            </w:r>
            <w:r w:rsidRPr="007033E3">
              <w:t>7.</w:t>
            </w:r>
          </w:p>
        </w:tc>
        <w:tc>
          <w:tcPr>
            <w:tcW w:w="3888" w:type="dxa"/>
          </w:tcPr>
          <w:p w:rsidR="00810714" w:rsidRPr="00BC14D2" w:rsidRDefault="00810714" w:rsidP="004B4DD2">
            <w:pPr>
              <w:jc w:val="both"/>
              <w:rPr>
                <w:b/>
                <w:bCs/>
              </w:rPr>
            </w:pPr>
            <w:r w:rsidRPr="00BC14D2">
              <w:rPr>
                <w:b/>
                <w:bCs/>
              </w:rPr>
              <w:t>В. Берестов «Знакомый»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3114E3">
            <w:pPr>
              <w:shd w:val="clear" w:color="auto" w:fill="FFFFFF"/>
            </w:pPr>
            <w:r w:rsidRPr="007033E3">
              <w:t>Принимать и сохранять учебную цель и задачи. Совершенствовать навыки беглого, осознанного, выразительного чтения. Развивать творчество, воображение, обогащать словарный запас. Воспитывать нравственные качества и ответственное отношение за судьбу четвероногого друга.  Уметь работать в паре и группе. Оценивать свои достижения и достижения 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 w:rsidTr="003114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118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BC14D2" w:rsidRDefault="00810714" w:rsidP="004B4DD2">
            <w:pPr>
              <w:jc w:val="both"/>
              <w:rPr>
                <w:b/>
                <w:bCs/>
              </w:rPr>
            </w:pPr>
            <w:r w:rsidRPr="00BC14D2">
              <w:rPr>
                <w:b/>
                <w:bCs/>
              </w:rPr>
              <w:t>В.Берестов «Путешественники», «Кисточка»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3114E3">
            <w:pPr>
              <w:shd w:val="clear" w:color="auto" w:fill="FFFFFF"/>
            </w:pPr>
            <w:r w:rsidRPr="007033E3">
              <w:t>Принимать и сохранять учебную цель и задачи. Совершенствовать навыки беглого, осознанного, выразительного чтения. Развивать творчество, воображение, обогащать словарный запас. Воспитывать нравственные качества .  Уметь работать в паре и группе. Оценивать свои достижения и достижения  товарищей.</w:t>
            </w:r>
          </w:p>
        </w:tc>
        <w:tc>
          <w:tcPr>
            <w:tcW w:w="963" w:type="dxa"/>
            <w:gridSpan w:val="5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44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 w:rsidTr="003114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11</w:t>
            </w:r>
            <w:r w:rsidRPr="007033E3">
              <w:t>9.</w:t>
            </w:r>
          </w:p>
        </w:tc>
        <w:tc>
          <w:tcPr>
            <w:tcW w:w="3888" w:type="dxa"/>
          </w:tcPr>
          <w:p w:rsidR="00810714" w:rsidRPr="00BC14D2" w:rsidRDefault="00810714" w:rsidP="004B4DD2">
            <w:pPr>
              <w:jc w:val="both"/>
              <w:rPr>
                <w:b/>
                <w:bCs/>
              </w:rPr>
            </w:pPr>
            <w:r w:rsidRPr="00BC14D2">
              <w:rPr>
                <w:b/>
                <w:bCs/>
              </w:rPr>
              <w:t>И. Токмакова «Плим», «В чудной стране»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4B4DD2">
            <w:pPr>
              <w:pStyle w:val="NormalWeb"/>
            </w:pPr>
            <w:r w:rsidRPr="007033E3">
              <w:t>Познакомиться с особенностями стихов И. Токмаковой. Анализировать содержание стихов по иллюстрациям и заголовку. Совершенствовать технику чтения, отрабатывать ритм, интонацию, работать над постановкой логического ударения. Учиться анализировать и использовать средства выразительности: повторы, метафоры.  Уметь анализировать текст: отвечать на поставленные вопросы, определять настроение героев. Уметь слушать и вступать в диалог; участвовать в коллективном обсуждении проблемы. Уметь работать в паре и группе. Оценивать свои достижения и достижения  товарищей</w:t>
            </w:r>
          </w:p>
        </w:tc>
        <w:tc>
          <w:tcPr>
            <w:tcW w:w="963" w:type="dxa"/>
            <w:gridSpan w:val="5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44" w:type="dxa"/>
            <w:gridSpan w:val="2"/>
          </w:tcPr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 w:rsidTr="003114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120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BC14D2" w:rsidRDefault="00810714" w:rsidP="004B4DD2">
            <w:pPr>
              <w:jc w:val="both"/>
              <w:rPr>
                <w:b/>
                <w:bCs/>
              </w:rPr>
            </w:pPr>
            <w:r w:rsidRPr="00BC14D2">
              <w:rPr>
                <w:b/>
                <w:bCs/>
              </w:rPr>
              <w:t>Г. Остер «Будем знакомы»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3114E3">
            <w:pPr>
              <w:spacing w:before="100" w:beforeAutospacing="1" w:after="100" w:afterAutospacing="1"/>
            </w:pPr>
            <w:r w:rsidRPr="007033E3">
              <w:rPr>
                <w:rStyle w:val="Emphasis"/>
              </w:rPr>
              <w:t xml:space="preserve">  </w:t>
            </w:r>
            <w:r w:rsidRPr="007033E3">
              <w:t>Уметь ставить перед собой цели и определять задачи, решение которых необходимо для достижения поставленных целей, планировать последовательные действия, прогнозировать результаты работы</w:t>
            </w:r>
            <w:r w:rsidRPr="007033E3">
              <w:rPr>
                <w:rStyle w:val="Emphasis"/>
              </w:rPr>
              <w:t xml:space="preserve">. </w:t>
            </w:r>
            <w:r w:rsidRPr="007033E3">
              <w:rPr>
                <w:rStyle w:val="Emphasis"/>
                <w:i w:val="0"/>
                <w:iCs w:val="0"/>
              </w:rPr>
              <w:t>Познакомиться</w:t>
            </w:r>
            <w:r w:rsidRPr="007033E3">
              <w:rPr>
                <w:i/>
                <w:iCs/>
              </w:rPr>
              <w:t xml:space="preserve"> </w:t>
            </w:r>
            <w:r w:rsidRPr="007033E3">
              <w:t xml:space="preserve">с произведением Г. Остера “Будем знакомы”, совершенствовать навык чтения, уметь предвосхищать содержание текста по названию,  отвечать на вопросы по содержанию текста. </w:t>
            </w:r>
            <w:r w:rsidRPr="007033E3">
              <w:rPr>
                <w:rStyle w:val="Emphasis"/>
                <w:i w:val="0"/>
                <w:iCs w:val="0"/>
              </w:rPr>
              <w:t xml:space="preserve">Развивать </w:t>
            </w:r>
            <w:r w:rsidRPr="007033E3">
              <w:t xml:space="preserve">умение эмоционально откликаться на художественное произведение, уметь высказывать самостоятельные суждения о прочитанном. </w:t>
            </w:r>
            <w:r w:rsidRPr="007033E3">
              <w:rPr>
                <w:rStyle w:val="Emphasis"/>
                <w:i w:val="0"/>
                <w:iCs w:val="0"/>
              </w:rPr>
              <w:t xml:space="preserve">Воспитывать </w:t>
            </w:r>
            <w:r w:rsidRPr="007033E3">
              <w:t>толерантность, чувство дружбы, хорошие манеры. Оценивать свои достижения и достижения  товарищей</w:t>
            </w:r>
          </w:p>
        </w:tc>
        <w:tc>
          <w:tcPr>
            <w:tcW w:w="963" w:type="dxa"/>
            <w:gridSpan w:val="5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44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 w:rsidTr="003114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12</w:t>
            </w:r>
            <w:r w:rsidRPr="007033E3">
              <w:t>1.</w:t>
            </w:r>
          </w:p>
        </w:tc>
        <w:tc>
          <w:tcPr>
            <w:tcW w:w="3888" w:type="dxa"/>
          </w:tcPr>
          <w:p w:rsidR="00810714" w:rsidRPr="00BC14D2" w:rsidRDefault="00810714" w:rsidP="004B4DD2">
            <w:pPr>
              <w:jc w:val="both"/>
              <w:rPr>
                <w:b/>
                <w:bCs/>
              </w:rPr>
            </w:pPr>
            <w:r w:rsidRPr="00BC14D2">
              <w:rPr>
                <w:b/>
                <w:bCs/>
              </w:rPr>
              <w:t>В. Драгунский «Тайное становится явным»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4B4DD2">
            <w:r w:rsidRPr="007033E3">
              <w:rPr>
                <w:rStyle w:val="Emphasis"/>
              </w:rPr>
              <w:t xml:space="preserve">  </w:t>
            </w:r>
            <w:r w:rsidRPr="007033E3">
              <w:t>Уметь ставить перед собой цели и определять задачи, решение которых необходимо для достижения поставленных целей, планировать последовательные действия, прогнозировать результаты работы</w:t>
            </w:r>
            <w:r w:rsidRPr="007033E3">
              <w:rPr>
                <w:rStyle w:val="Emphasis"/>
              </w:rPr>
              <w:t xml:space="preserve">.   </w:t>
            </w:r>
            <w:r w:rsidRPr="007033E3">
              <w:rPr>
                <w:rStyle w:val="Emphasis"/>
                <w:i w:val="0"/>
                <w:iCs w:val="0"/>
              </w:rPr>
              <w:t>Познакомиться</w:t>
            </w:r>
            <w:r w:rsidRPr="007033E3">
              <w:rPr>
                <w:i/>
                <w:iCs/>
              </w:rPr>
              <w:t xml:space="preserve"> </w:t>
            </w:r>
            <w:r w:rsidRPr="007033E3">
              <w:t xml:space="preserve">с произведением В.Ю. Драгунского «Тайное становится явным». </w:t>
            </w:r>
          </w:p>
          <w:p w:rsidR="00810714" w:rsidRPr="007033E3" w:rsidRDefault="00810714" w:rsidP="004B4DD2">
            <w:r w:rsidRPr="007033E3">
              <w:t xml:space="preserve">Развивать навык беглого, выразительного, сознательного чтения; развивать умение анализировать поступки героев, развивать умение прогнозировать текст. </w:t>
            </w:r>
          </w:p>
          <w:p w:rsidR="00810714" w:rsidRPr="007033E3" w:rsidRDefault="00810714" w:rsidP="004B4DD2">
            <w:pPr>
              <w:spacing w:line="360" w:lineRule="auto"/>
            </w:pPr>
            <w:r w:rsidRPr="007033E3">
              <w:t xml:space="preserve"> На примере рассказа воспитывать честность, правдивость; воспитывать внимание к слову учителя, интерес к чтению. Уметь работать в паре и группе. Оценивать свои достижения и достижения  товарищей</w:t>
            </w:r>
          </w:p>
        </w:tc>
        <w:tc>
          <w:tcPr>
            <w:tcW w:w="963" w:type="dxa"/>
            <w:gridSpan w:val="5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44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 w:rsidTr="003114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122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BC14D2" w:rsidRDefault="00810714" w:rsidP="004B4DD2">
            <w:pPr>
              <w:jc w:val="both"/>
              <w:rPr>
                <w:b/>
                <w:bCs/>
              </w:rPr>
            </w:pPr>
            <w:r w:rsidRPr="00BC14D2">
              <w:rPr>
                <w:b/>
                <w:bCs/>
              </w:rPr>
              <w:t>Проверим и оценим свои достижения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3114E3">
            <w:pPr>
              <w:spacing w:before="100" w:beforeAutospacing="1" w:after="100" w:afterAutospacing="1"/>
            </w:pPr>
            <w:r w:rsidRPr="007033E3">
              <w:t xml:space="preserve"> Принимать и сохранять учебную цель и задачи урока.  Повторить и обобщить знания  по теме «И в шутку, и всерьёз». Развивать память, внимание, мышление, речь учащихся, Воспитывать интерес к урокам чтения. Уметь осуществлять информационный поиск , собирать  и  выделять существенную информацию из различных информационных источников. Оценивать свои достижения и достижения  товарищей</w:t>
            </w:r>
          </w:p>
        </w:tc>
        <w:tc>
          <w:tcPr>
            <w:tcW w:w="963" w:type="dxa"/>
            <w:gridSpan w:val="5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44" w:type="dxa"/>
            <w:gridSpan w:val="2"/>
          </w:tcPr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Default="00810714" w:rsidP="004B4DD2">
            <w:pPr>
              <w:spacing w:line="360" w:lineRule="auto"/>
              <w:jc w:val="center"/>
            </w:pPr>
          </w:p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15362" w:type="dxa"/>
            <w:gridSpan w:val="17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rPr>
                <w:b/>
                <w:bCs/>
              </w:rPr>
              <w:t>Литература зарубежных стран (14</w:t>
            </w:r>
            <w:r w:rsidRPr="007033E3">
              <w:rPr>
                <w:b/>
                <w:bCs/>
              </w:rPr>
              <w:t>ч)</w:t>
            </w: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123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7033E3">
              <w:t xml:space="preserve">Знакомство с названием раздела. Прогнозирование содержания раздела. Выставка книг. </w:t>
            </w:r>
          </w:p>
          <w:p w:rsidR="00810714" w:rsidRPr="003114E3" w:rsidRDefault="00810714" w:rsidP="004B4DD2">
            <w:pPr>
              <w:jc w:val="both"/>
              <w:rPr>
                <w:b/>
                <w:bCs/>
              </w:rPr>
            </w:pPr>
            <w:r w:rsidRPr="003114E3">
              <w:rPr>
                <w:b/>
                <w:bCs/>
              </w:rPr>
              <w:t>Развитие речи: восстановление сюжета знакомых сказок по иллюстрациям.</w:t>
            </w:r>
          </w:p>
          <w:p w:rsidR="00810714" w:rsidRPr="007033E3" w:rsidRDefault="00810714" w:rsidP="004B4DD2">
            <w:pPr>
              <w:jc w:val="both"/>
            </w:pP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>Принимать и сохранять учебную цель и задачи урока.  Прогнозировать содержания раздела. Выбирать книгу для самостоятельного чтения.</w:t>
            </w:r>
          </w:p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>Находить книги зарубежных сказочников в школьной и домашней библиотеках, составлять списки книг для чтения летом (с учителем).</w:t>
            </w:r>
          </w:p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>Оценивать свой ответ.</w:t>
            </w:r>
          </w:p>
          <w:p w:rsidR="00810714" w:rsidRPr="007033E3" w:rsidRDefault="00810714" w:rsidP="004B4DD2">
            <w:pPr>
              <w:pStyle w:val="NoSpacing"/>
              <w:jc w:val="both"/>
            </w:pPr>
            <w:r w:rsidRPr="007033E3">
              <w:t>Планировать возможный вариант исправления допущенных ошибок.</w:t>
            </w:r>
          </w:p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Проверять себя,  самостоятельно оценивать свои достижения.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124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3114E3" w:rsidRDefault="00810714" w:rsidP="004B4DD2">
            <w:pPr>
              <w:jc w:val="both"/>
              <w:rPr>
                <w:b/>
                <w:bCs/>
              </w:rPr>
            </w:pPr>
            <w:r w:rsidRPr="003114E3">
              <w:rPr>
                <w:b/>
                <w:bCs/>
              </w:rPr>
              <w:t>Американская народная песенка «Бульдог по кличке Дог»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4B4DD2">
            <w:pPr>
              <w:spacing w:line="360" w:lineRule="auto"/>
            </w:pPr>
            <w:r w:rsidRPr="007033E3">
              <w:t>Познакомиться  с  песенным фольклором   США:</w:t>
            </w:r>
            <w:r w:rsidRPr="007033E3">
              <w:br/>
              <w:t>формировать информационную компетенцию; учиться самостоятельно  искать и добывать новые знания по изученной теме и находить на карте США, Великобританию, Францию, их столицу и крупные города;</w:t>
            </w:r>
            <w:r w:rsidRPr="007033E3">
              <w:br/>
              <w:t>развивать навыки выразительного, беглого чтения, память, внимание, воображение, словарный запас;;</w:t>
            </w:r>
            <w:r w:rsidRPr="007033E3">
              <w:br/>
              <w:t>воспитывать интерес к культуре другого народа;</w:t>
            </w:r>
            <w:r w:rsidRPr="007033E3">
              <w:br/>
              <w:t>воспитывать уважение к мнению друг друга; уметь работать в сотрудничестве с другими; воспитывать в себе чувство коллективизма, настойчивости в достижении цели, формировать ценностное отношение к взаимопомощи при работе в парах. Проверять себя,  самостоятельно оценивать свои достижения.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125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3114E3">
              <w:rPr>
                <w:b/>
                <w:bCs/>
              </w:rPr>
              <w:t>Английские народные песенки</w:t>
            </w:r>
            <w:r w:rsidRPr="007033E3">
              <w:t xml:space="preserve"> «Перчатки», «Храбрецы» (перевод К. Чуковского», «Храбрецы» (перевод С. Маршака»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3114E3">
            <w:pPr>
              <w:pStyle w:val="NormalWeb"/>
            </w:pPr>
            <w:r w:rsidRPr="007033E3">
              <w:t xml:space="preserve"> Принимать и сохранять учебную цель и задачи урока.    Познакомиться   с одним из видов детского зарубежного фольклора – песенки в переводах С. Маршака, К. Чуковского и другие. Развивать навыки выразительного беглого чтения; развивать воображение, внимание, память. Воспитывать интерес к литературе зарубежных стран. Уметь работать в сотрудничестве с другими; воспитывать в себе чувство коллективизма, настойчивости в достижении цели, формировать ценностное отношение к взаимопомощи при работе в парах. Проверять себя,  самостоятельно оценивать свои достижения.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126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7033E3" w:rsidRDefault="00810714" w:rsidP="004B4DD2">
            <w:pPr>
              <w:jc w:val="both"/>
            </w:pPr>
            <w:r w:rsidRPr="003114E3">
              <w:rPr>
                <w:b/>
                <w:bCs/>
              </w:rPr>
              <w:t>Французская народная песенка</w:t>
            </w:r>
            <w:r w:rsidRPr="007033E3">
              <w:t xml:space="preserve"> «Сюзон и мотылёк», немецкая народна песенка «Знают мамы, знают дети»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4B4DD2">
            <w:pPr>
              <w:pStyle w:val="NormalWeb"/>
            </w:pPr>
            <w:r w:rsidRPr="007033E3">
              <w:t xml:space="preserve"> Уметь слушать и вступать в диалог; участвовать в коллективном обсуждении проблемы. Развивать  чувство юмора, побуждать к размышлениям на серьезную тему. Развивать навыки выразительного, беглого чтения, память, внимание, воображение, словарный запас;</w:t>
            </w:r>
            <w:r w:rsidRPr="007033E3">
              <w:br/>
              <w:t>воспитывать интерес к культуре другого народа;</w:t>
            </w:r>
            <w:r w:rsidRPr="007033E3">
              <w:br/>
              <w:t>воспитывать уважение к мнению друг друга; умение работать в сотрудничестве с другими, чувство коллективизма, настойчивости в достижении цели, формировать ценностное отношение к взаимопомощи при работе в парах. Проверять себя,  самостоятельно оценивать свои достижения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127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3114E3" w:rsidRDefault="00810714" w:rsidP="004B4DD2">
            <w:pPr>
              <w:jc w:val="both"/>
              <w:rPr>
                <w:b/>
                <w:bCs/>
              </w:rPr>
            </w:pPr>
            <w:r w:rsidRPr="003114E3">
              <w:rPr>
                <w:b/>
                <w:bCs/>
              </w:rPr>
              <w:t>Ш. Перро «Кот в сапогах».</w:t>
            </w:r>
          </w:p>
          <w:p w:rsidR="00810714" w:rsidRPr="007033E3" w:rsidRDefault="00810714" w:rsidP="004B4DD2">
            <w:pPr>
              <w:jc w:val="both"/>
            </w:pPr>
            <w:r w:rsidRPr="007033E3">
              <w:t>Развитие речи: обучение выборочному пересказу.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3114E3">
            <w:pPr>
              <w:pStyle w:val="NormalWeb"/>
            </w:pPr>
            <w:r w:rsidRPr="007033E3">
              <w:t xml:space="preserve">    Уметь  действовать по плану и планировать свою деятельность; преодолевать  импульсивность, непроизвольность; уметь контролировать процесс и результаты своей деятельности, включая осуществление предвосхищающего контроля в сотрудничестве с учителем и сверстниками; уметь адекватно воспринимать оценки и отметки; различать объективную трудность задачи и субъективную сложность; знакомиться с понятием авторской позиции и понятием жанра сказки; осваивать позицию читателя – исследователя; исследовать внутренний мир героя. Формировать ценностное отношение к взаимопомощи при работе в парах. Проверять себя,  самостоятельно оценивать свои достижения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128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3114E3" w:rsidRDefault="00810714" w:rsidP="004B4DD2">
            <w:pPr>
              <w:jc w:val="both"/>
              <w:rPr>
                <w:b/>
                <w:bCs/>
              </w:rPr>
            </w:pPr>
            <w:r w:rsidRPr="003114E3">
              <w:rPr>
                <w:b/>
                <w:bCs/>
              </w:rPr>
              <w:t>Е. Шварц сказка-пьеса «Красная шапочка»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4B4DD2">
            <w:pPr>
              <w:pStyle w:val="NormalWeb"/>
            </w:pPr>
            <w:r w:rsidRPr="007033E3">
              <w:t xml:space="preserve"> Уметь  действовать по плану и планировать свою деятельность; преодолевать  импульсивность, непроизвольность;  уметь контролировать процесс и результаты своей деятельности, включая осуществление предвосхищающего контроля в сотрудничестве с учителем и сверстниками. Уметь адекватно воспринимать оценки и отметки; различать объективную трудность задачи и субъективную сложность; расширить представление о литературной сказке; знать особенности творческой индивидуальности Е. Шварца; развивать навыки выразительного чтения, анализ сказки.  Уметь контролировать и оценивать свои действия, вносить коррективы в их выполнение на основании оценки и учета характера ошибок. Проверять себя,  самостоятельно оценивать свои достижения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129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3114E3" w:rsidRDefault="00810714" w:rsidP="004B4DD2">
            <w:pPr>
              <w:jc w:val="both"/>
              <w:rPr>
                <w:b/>
                <w:bCs/>
              </w:rPr>
            </w:pPr>
            <w:r w:rsidRPr="003114E3">
              <w:rPr>
                <w:b/>
                <w:bCs/>
              </w:rPr>
              <w:t>Г. Андерсен «Принцесса на горошине»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3114E3">
            <w:pPr>
              <w:pStyle w:val="NormalWeb"/>
            </w:pPr>
            <w:r w:rsidRPr="007033E3">
              <w:t xml:space="preserve">    Уметь  действовать по плану и планировать свою деятельность; преодолевать  импульсивность, непроизвольность; уметь контролировать процесс и результаты своей деятельности, включая осуществление предвосхищающего контроля в сотрудничестве с учителем и сверстниками; уметь адекватно воспринимать оценки и отметки; различать объективную трудность задачи и субъективную сложность.  Продолжать знакомиться  со сказкой “Принцесса на горошине”, развивать память, навыки общения, умение вести диалог, говорить интонационно выразительно; воспитывать отзывчивость и доброту. Уметь контролировать и оценивать свои действия, вносить коррективы в их выполнение на основании оценки и учета характера ошибок ; осваивать позицию читателя – исследователя; исследовать внутренний мир героя. Формировать ценностное отношение к взаимопомощи при работе в парах. Проверять себя,  самостоятельно оценивать свои достижения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130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3114E3" w:rsidRDefault="00810714" w:rsidP="004B4DD2">
            <w:pPr>
              <w:jc w:val="both"/>
              <w:rPr>
                <w:b/>
                <w:bCs/>
              </w:rPr>
            </w:pPr>
            <w:r w:rsidRPr="003114E3">
              <w:rPr>
                <w:b/>
                <w:bCs/>
              </w:rPr>
              <w:t>Сказки Г.Х.Андерсена.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3114E3">
            <w:pPr>
              <w:pStyle w:val="NormalWeb"/>
            </w:pPr>
            <w:r w:rsidRPr="007033E3">
              <w:t>Формировать  умения осознанного, правильного, выразительного чтения; представления об особенностях жанра сказки на материале литературной авторской волшебной сказки  Г.Х.Андерсена. Формировать  умение понимать авторский замысел, раскрывать и формулировать тему и идею художественного произведения.   Развивать  речь, умение анализировать текст, выделять главное и существенное, сравнивать, делать обобщения; формировать действия контроля и оценки. Воспитывать честность, усердие, требовательность к себе и другим. умение радоваться и сопереживать успехам товарищей; формирование представлений о таком качестве, как хитрость</w:t>
            </w:r>
            <w:r w:rsidRPr="007033E3">
              <w:rPr>
                <w:i/>
                <w:iCs/>
              </w:rPr>
              <w:t xml:space="preserve">. </w:t>
            </w:r>
            <w:r w:rsidRPr="007033E3">
              <w:t>Уметь контролировать и оценивать свои действия, вносить коррективы в их выполнение на основании оценки и учета характера ошибок. Проверять себя,  самостоятельно оценивать свои достижения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131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3114E3" w:rsidRDefault="00810714" w:rsidP="004B4DD2">
            <w:pPr>
              <w:jc w:val="both"/>
              <w:rPr>
                <w:b/>
                <w:bCs/>
              </w:rPr>
            </w:pPr>
            <w:r w:rsidRPr="003114E3">
              <w:rPr>
                <w:b/>
                <w:bCs/>
              </w:rPr>
              <w:t>Э. Хогарт «Мафин и паук»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3114E3">
            <w:pPr>
              <w:pStyle w:val="NormalWeb"/>
            </w:pPr>
            <w:r w:rsidRPr="007033E3">
              <w:t xml:space="preserve">  Принимать и сохранять учебную цель и задачи урока.     Познакомиться с английской авторской сказкой;  открыть ценность неповторимой человеческой личности и мир, в котором он живёт, помочь поверить в свои силы; убедиться  в силе любви, дружбы, милосердия, которые могут совершать чудеса</w:t>
            </w:r>
            <w:r w:rsidRPr="007033E3">
              <w:rPr>
                <w:i/>
                <w:iCs/>
              </w:rPr>
              <w:t xml:space="preserve">. </w:t>
            </w:r>
            <w:r w:rsidRPr="007033E3">
              <w:t>Уметь контролировать и оценивать свои действия, вносить коррективы в их выполнение на основании оценки и учета характера ошибок. Проверять себя,  самостоятельно оценивать свои достижения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3114E3">
            <w:pPr>
              <w:spacing w:line="360" w:lineRule="auto"/>
            </w:pPr>
            <w:r>
              <w:t>132</w:t>
            </w:r>
            <w:r w:rsidRPr="007033E3">
              <w:t>.</w:t>
            </w:r>
          </w:p>
        </w:tc>
        <w:tc>
          <w:tcPr>
            <w:tcW w:w="3888" w:type="dxa"/>
          </w:tcPr>
          <w:p w:rsidR="00810714" w:rsidRPr="003114E3" w:rsidRDefault="00810714" w:rsidP="004B4DD2">
            <w:pPr>
              <w:jc w:val="both"/>
              <w:rPr>
                <w:b/>
                <w:bCs/>
              </w:rPr>
            </w:pPr>
            <w:r w:rsidRPr="003114E3">
              <w:rPr>
                <w:b/>
                <w:bCs/>
              </w:rPr>
              <w:t>Проверим себя и оценим свои достижения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 w:rsidRPr="007033E3">
              <w:t>1.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3114E3">
            <w:pPr>
              <w:spacing w:before="100" w:beforeAutospacing="1" w:after="100" w:afterAutospacing="1"/>
            </w:pPr>
            <w:r w:rsidRPr="007033E3">
              <w:t>Принимать и сохранять учебную цель и задачи урока.  Повторить и обобщить знания  по теме «Литература зарубежных стран». Развивать память, внимание, мышление. Воспитывать интерес к урокам чтения. Уметь осуществлять информационный поиск , собирать  и  выделять существенную информацию из различных информационных источников. Оценивать свои достижения и достижения  товарищей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  <w:tr w:rsidR="00810714" w:rsidRPr="007033E3">
        <w:trPr>
          <w:trHeight w:val="411"/>
        </w:trPr>
        <w:tc>
          <w:tcPr>
            <w:tcW w:w="983" w:type="dxa"/>
          </w:tcPr>
          <w:p w:rsidR="00810714" w:rsidRPr="007033E3" w:rsidRDefault="00810714" w:rsidP="004B4DD2">
            <w:pPr>
              <w:pStyle w:val="NoSpacing"/>
              <w:jc w:val="center"/>
            </w:pPr>
            <w:r>
              <w:t>133--136</w:t>
            </w:r>
          </w:p>
        </w:tc>
        <w:tc>
          <w:tcPr>
            <w:tcW w:w="3888" w:type="dxa"/>
          </w:tcPr>
          <w:p w:rsidR="00810714" w:rsidRPr="003114E3" w:rsidRDefault="00810714" w:rsidP="004B4DD2">
            <w:pPr>
              <w:jc w:val="both"/>
              <w:rPr>
                <w:b/>
                <w:bCs/>
              </w:rPr>
            </w:pPr>
            <w:r w:rsidRPr="003114E3">
              <w:rPr>
                <w:b/>
                <w:bCs/>
              </w:rPr>
              <w:t>Резервные уроки. Готовимся к летнему чтению.</w:t>
            </w:r>
          </w:p>
        </w:tc>
        <w:tc>
          <w:tcPr>
            <w:tcW w:w="1069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  <w:r>
              <w:t>4</w:t>
            </w:r>
            <w:r w:rsidRPr="007033E3">
              <w:t>.</w:t>
            </w:r>
          </w:p>
        </w:tc>
        <w:tc>
          <w:tcPr>
            <w:tcW w:w="975" w:type="dxa"/>
            <w:gridSpan w:val="2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6640" w:type="dxa"/>
            <w:gridSpan w:val="2"/>
          </w:tcPr>
          <w:p w:rsidR="00810714" w:rsidRPr="007033E3" w:rsidRDefault="00810714" w:rsidP="003114E3">
            <w:pPr>
              <w:spacing w:before="100" w:beforeAutospacing="1" w:after="100" w:afterAutospacing="1"/>
            </w:pPr>
            <w:r w:rsidRPr="007033E3">
              <w:t>Принимать и сохранять учебную цель и задачи урока.  Повторить и обобщить знания  по темам литературного чтения. Развивать память, внимание, мышление. Воспитывать интерес к урокам чтения. Уметь осуществлять информационный поиск , собирать  и  выделять существенную информацию из различных информационных источников. Оценивать свои достижения и достижения  товарищей.</w:t>
            </w:r>
          </w:p>
        </w:tc>
        <w:tc>
          <w:tcPr>
            <w:tcW w:w="916" w:type="dxa"/>
            <w:gridSpan w:val="4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  <w:tc>
          <w:tcPr>
            <w:tcW w:w="891" w:type="dxa"/>
            <w:gridSpan w:val="3"/>
          </w:tcPr>
          <w:p w:rsidR="00810714" w:rsidRPr="007033E3" w:rsidRDefault="00810714" w:rsidP="004B4DD2">
            <w:pPr>
              <w:spacing w:line="360" w:lineRule="auto"/>
              <w:jc w:val="center"/>
            </w:pPr>
          </w:p>
        </w:tc>
      </w:tr>
    </w:tbl>
    <w:p w:rsidR="00810714" w:rsidRPr="00964FC4" w:rsidRDefault="00810714"/>
    <w:sectPr w:rsidR="00810714" w:rsidRPr="00964FC4" w:rsidSect="00E06FD5">
      <w:footerReference w:type="default" r:id="rId7"/>
      <w:pgSz w:w="16838" w:h="11906" w:orient="landscape"/>
      <w:pgMar w:top="540" w:right="1134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714" w:rsidRDefault="00810714" w:rsidP="00085187">
      <w:r>
        <w:separator/>
      </w:r>
    </w:p>
  </w:endnote>
  <w:endnote w:type="continuationSeparator" w:id="1">
    <w:p w:rsidR="00810714" w:rsidRDefault="00810714" w:rsidP="00085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714" w:rsidRDefault="00810714">
    <w:pPr>
      <w:pStyle w:val="Footer"/>
    </w:pPr>
    <w:fldSimple w:instr=" PAGE   \* MERGEFORMAT ">
      <w:r>
        <w:rPr>
          <w:noProof/>
        </w:rPr>
        <w:t>12</w:t>
      </w:r>
    </w:fldSimple>
  </w:p>
  <w:p w:rsidR="00810714" w:rsidRDefault="008107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714" w:rsidRDefault="00810714" w:rsidP="00085187">
      <w:r>
        <w:separator/>
      </w:r>
    </w:p>
  </w:footnote>
  <w:footnote w:type="continuationSeparator" w:id="1">
    <w:p w:rsidR="00810714" w:rsidRDefault="00810714" w:rsidP="000851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6DAB"/>
    <w:multiLevelType w:val="multilevel"/>
    <w:tmpl w:val="307ED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7E91559"/>
    <w:multiLevelType w:val="multilevel"/>
    <w:tmpl w:val="79BA5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DB04A35"/>
    <w:multiLevelType w:val="multilevel"/>
    <w:tmpl w:val="2B34B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E161329"/>
    <w:multiLevelType w:val="hybridMultilevel"/>
    <w:tmpl w:val="F49A4A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F049A7"/>
    <w:multiLevelType w:val="multilevel"/>
    <w:tmpl w:val="99E2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20A405B"/>
    <w:multiLevelType w:val="multilevel"/>
    <w:tmpl w:val="60C00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2C6694"/>
    <w:multiLevelType w:val="multilevel"/>
    <w:tmpl w:val="FCEA5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D85474"/>
    <w:multiLevelType w:val="multilevel"/>
    <w:tmpl w:val="3FC02E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A90657"/>
    <w:multiLevelType w:val="multilevel"/>
    <w:tmpl w:val="B0788B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146AF3"/>
    <w:multiLevelType w:val="multilevel"/>
    <w:tmpl w:val="70F86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28BF5007"/>
    <w:multiLevelType w:val="multilevel"/>
    <w:tmpl w:val="AC0A7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F42A5B"/>
    <w:multiLevelType w:val="multilevel"/>
    <w:tmpl w:val="59C2D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2C0E5581"/>
    <w:multiLevelType w:val="multilevel"/>
    <w:tmpl w:val="EC58A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E6A4610"/>
    <w:multiLevelType w:val="multilevel"/>
    <w:tmpl w:val="31D87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FD3662"/>
    <w:multiLevelType w:val="multilevel"/>
    <w:tmpl w:val="0C520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3E03E7"/>
    <w:multiLevelType w:val="multilevel"/>
    <w:tmpl w:val="B6E4C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903331"/>
    <w:multiLevelType w:val="multilevel"/>
    <w:tmpl w:val="54FA6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3B531800"/>
    <w:multiLevelType w:val="multilevel"/>
    <w:tmpl w:val="D8BC5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3DD25AFE"/>
    <w:multiLevelType w:val="hybridMultilevel"/>
    <w:tmpl w:val="ADB81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525161"/>
    <w:multiLevelType w:val="hybridMultilevel"/>
    <w:tmpl w:val="75A24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0665307"/>
    <w:multiLevelType w:val="multilevel"/>
    <w:tmpl w:val="D1E4A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4259101C"/>
    <w:multiLevelType w:val="multilevel"/>
    <w:tmpl w:val="80E42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43FF4519"/>
    <w:multiLevelType w:val="multilevel"/>
    <w:tmpl w:val="3E5A9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445951B4"/>
    <w:multiLevelType w:val="multilevel"/>
    <w:tmpl w:val="3F3EA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47ED0E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49243911"/>
    <w:multiLevelType w:val="multilevel"/>
    <w:tmpl w:val="E7646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1859F2"/>
    <w:multiLevelType w:val="multilevel"/>
    <w:tmpl w:val="A8EC1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4EFC68C1"/>
    <w:multiLevelType w:val="multilevel"/>
    <w:tmpl w:val="F14A6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57278A"/>
    <w:multiLevelType w:val="multilevel"/>
    <w:tmpl w:val="37C86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28313C6"/>
    <w:multiLevelType w:val="multilevel"/>
    <w:tmpl w:val="AA7E1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BB32F3"/>
    <w:multiLevelType w:val="multilevel"/>
    <w:tmpl w:val="A41EA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78E4049E"/>
    <w:multiLevelType w:val="multilevel"/>
    <w:tmpl w:val="87207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AC2340C"/>
    <w:multiLevelType w:val="multilevel"/>
    <w:tmpl w:val="01267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1"/>
  </w:num>
  <w:num w:numId="2">
    <w:abstractNumId w:val="9"/>
  </w:num>
  <w:num w:numId="3">
    <w:abstractNumId w:val="24"/>
  </w:num>
  <w:num w:numId="4">
    <w:abstractNumId w:val="23"/>
  </w:num>
  <w:num w:numId="5">
    <w:abstractNumId w:val="13"/>
  </w:num>
  <w:num w:numId="6">
    <w:abstractNumId w:val="20"/>
  </w:num>
  <w:num w:numId="7">
    <w:abstractNumId w:val="1"/>
  </w:num>
  <w:num w:numId="8">
    <w:abstractNumId w:val="32"/>
  </w:num>
  <w:num w:numId="9">
    <w:abstractNumId w:val="5"/>
  </w:num>
  <w:num w:numId="10">
    <w:abstractNumId w:val="19"/>
  </w:num>
  <w:num w:numId="11">
    <w:abstractNumId w:val="22"/>
  </w:num>
  <w:num w:numId="12">
    <w:abstractNumId w:val="12"/>
  </w:num>
  <w:num w:numId="13">
    <w:abstractNumId w:val="14"/>
  </w:num>
  <w:num w:numId="14">
    <w:abstractNumId w:val="4"/>
  </w:num>
  <w:num w:numId="15">
    <w:abstractNumId w:val="27"/>
  </w:num>
  <w:num w:numId="16">
    <w:abstractNumId w:val="31"/>
  </w:num>
  <w:num w:numId="17">
    <w:abstractNumId w:val="16"/>
  </w:num>
  <w:num w:numId="18">
    <w:abstractNumId w:val="6"/>
  </w:num>
  <w:num w:numId="19">
    <w:abstractNumId w:val="3"/>
  </w:num>
  <w:num w:numId="20">
    <w:abstractNumId w:val="25"/>
  </w:num>
  <w:num w:numId="21">
    <w:abstractNumId w:val="10"/>
  </w:num>
  <w:num w:numId="22">
    <w:abstractNumId w:val="21"/>
  </w:num>
  <w:num w:numId="23">
    <w:abstractNumId w:val="28"/>
  </w:num>
  <w:num w:numId="24">
    <w:abstractNumId w:val="26"/>
  </w:num>
  <w:num w:numId="25">
    <w:abstractNumId w:val="7"/>
  </w:num>
  <w:num w:numId="26">
    <w:abstractNumId w:val="0"/>
  </w:num>
  <w:num w:numId="27">
    <w:abstractNumId w:val="8"/>
  </w:num>
  <w:num w:numId="28">
    <w:abstractNumId w:val="17"/>
  </w:num>
  <w:num w:numId="29">
    <w:abstractNumId w:val="2"/>
  </w:num>
  <w:num w:numId="30">
    <w:abstractNumId w:val="15"/>
  </w:num>
  <w:num w:numId="31">
    <w:abstractNumId w:val="29"/>
  </w:num>
  <w:num w:numId="32">
    <w:abstractNumId w:val="30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F18"/>
    <w:rsid w:val="000000B8"/>
    <w:rsid w:val="0001180A"/>
    <w:rsid w:val="000131C4"/>
    <w:rsid w:val="000248C2"/>
    <w:rsid w:val="0004009C"/>
    <w:rsid w:val="00042ACA"/>
    <w:rsid w:val="0005335E"/>
    <w:rsid w:val="000552BA"/>
    <w:rsid w:val="0007367C"/>
    <w:rsid w:val="00085187"/>
    <w:rsid w:val="000A6E59"/>
    <w:rsid w:val="000B1A75"/>
    <w:rsid w:val="000B5170"/>
    <w:rsid w:val="000B518A"/>
    <w:rsid w:val="000B5B36"/>
    <w:rsid w:val="000E1914"/>
    <w:rsid w:val="000E3151"/>
    <w:rsid w:val="00110AAF"/>
    <w:rsid w:val="001126AF"/>
    <w:rsid w:val="001213E5"/>
    <w:rsid w:val="00122F2B"/>
    <w:rsid w:val="00132677"/>
    <w:rsid w:val="0013373B"/>
    <w:rsid w:val="001372B3"/>
    <w:rsid w:val="001656F6"/>
    <w:rsid w:val="00171801"/>
    <w:rsid w:val="00177D71"/>
    <w:rsid w:val="00182D9E"/>
    <w:rsid w:val="00190054"/>
    <w:rsid w:val="001949B2"/>
    <w:rsid w:val="001A4426"/>
    <w:rsid w:val="001C3796"/>
    <w:rsid w:val="001C44D6"/>
    <w:rsid w:val="001E1087"/>
    <w:rsid w:val="002111B0"/>
    <w:rsid w:val="00214014"/>
    <w:rsid w:val="00216A2F"/>
    <w:rsid w:val="00222E60"/>
    <w:rsid w:val="0022636D"/>
    <w:rsid w:val="002368A1"/>
    <w:rsid w:val="0025593D"/>
    <w:rsid w:val="002602EE"/>
    <w:rsid w:val="00267634"/>
    <w:rsid w:val="00277878"/>
    <w:rsid w:val="00287CA0"/>
    <w:rsid w:val="002902F9"/>
    <w:rsid w:val="002A1E7A"/>
    <w:rsid w:val="002A7733"/>
    <w:rsid w:val="002B0FAE"/>
    <w:rsid w:val="002C037A"/>
    <w:rsid w:val="002C04AC"/>
    <w:rsid w:val="002C470A"/>
    <w:rsid w:val="002E344F"/>
    <w:rsid w:val="002E4DAA"/>
    <w:rsid w:val="002E595E"/>
    <w:rsid w:val="002F63E9"/>
    <w:rsid w:val="002F6531"/>
    <w:rsid w:val="003045EE"/>
    <w:rsid w:val="00305104"/>
    <w:rsid w:val="003114E3"/>
    <w:rsid w:val="00313A13"/>
    <w:rsid w:val="00330D2A"/>
    <w:rsid w:val="003462A9"/>
    <w:rsid w:val="00351502"/>
    <w:rsid w:val="00351BB6"/>
    <w:rsid w:val="0035615D"/>
    <w:rsid w:val="0036458D"/>
    <w:rsid w:val="00371383"/>
    <w:rsid w:val="00376532"/>
    <w:rsid w:val="00385404"/>
    <w:rsid w:val="003911E8"/>
    <w:rsid w:val="00394BED"/>
    <w:rsid w:val="003B047D"/>
    <w:rsid w:val="003C0557"/>
    <w:rsid w:val="003D4003"/>
    <w:rsid w:val="003D4889"/>
    <w:rsid w:val="003D5110"/>
    <w:rsid w:val="003E4942"/>
    <w:rsid w:val="003E7D4F"/>
    <w:rsid w:val="003F15AE"/>
    <w:rsid w:val="003F71AD"/>
    <w:rsid w:val="00400826"/>
    <w:rsid w:val="00406736"/>
    <w:rsid w:val="0041310F"/>
    <w:rsid w:val="0041604C"/>
    <w:rsid w:val="00416464"/>
    <w:rsid w:val="00422073"/>
    <w:rsid w:val="00441EF3"/>
    <w:rsid w:val="00465F4C"/>
    <w:rsid w:val="00480037"/>
    <w:rsid w:val="00495C58"/>
    <w:rsid w:val="004A2F5C"/>
    <w:rsid w:val="004A60CE"/>
    <w:rsid w:val="004B2090"/>
    <w:rsid w:val="004B4DD2"/>
    <w:rsid w:val="004C4219"/>
    <w:rsid w:val="004F3F8A"/>
    <w:rsid w:val="004F5B04"/>
    <w:rsid w:val="004F66BC"/>
    <w:rsid w:val="00500181"/>
    <w:rsid w:val="00505AF1"/>
    <w:rsid w:val="00505BBF"/>
    <w:rsid w:val="00505E56"/>
    <w:rsid w:val="00513A09"/>
    <w:rsid w:val="00515B21"/>
    <w:rsid w:val="005371DE"/>
    <w:rsid w:val="00537A6D"/>
    <w:rsid w:val="00552459"/>
    <w:rsid w:val="00562B0B"/>
    <w:rsid w:val="00562C06"/>
    <w:rsid w:val="00567F9F"/>
    <w:rsid w:val="00582976"/>
    <w:rsid w:val="005876C3"/>
    <w:rsid w:val="00587826"/>
    <w:rsid w:val="005A5ADF"/>
    <w:rsid w:val="005B1693"/>
    <w:rsid w:val="005B62B0"/>
    <w:rsid w:val="005C53F5"/>
    <w:rsid w:val="005C73DB"/>
    <w:rsid w:val="005E0439"/>
    <w:rsid w:val="005E7FD4"/>
    <w:rsid w:val="005F31B5"/>
    <w:rsid w:val="00607C0E"/>
    <w:rsid w:val="00620FFA"/>
    <w:rsid w:val="00621E5E"/>
    <w:rsid w:val="00623143"/>
    <w:rsid w:val="00636C9A"/>
    <w:rsid w:val="00644FDE"/>
    <w:rsid w:val="00650420"/>
    <w:rsid w:val="00656BB6"/>
    <w:rsid w:val="00664914"/>
    <w:rsid w:val="00665835"/>
    <w:rsid w:val="00672B1F"/>
    <w:rsid w:val="00683D54"/>
    <w:rsid w:val="00685A51"/>
    <w:rsid w:val="0069379B"/>
    <w:rsid w:val="006937FB"/>
    <w:rsid w:val="006A668C"/>
    <w:rsid w:val="006E1A1D"/>
    <w:rsid w:val="007033E3"/>
    <w:rsid w:val="00703A0A"/>
    <w:rsid w:val="00711F12"/>
    <w:rsid w:val="00713BEA"/>
    <w:rsid w:val="00716755"/>
    <w:rsid w:val="00720D3A"/>
    <w:rsid w:val="00724068"/>
    <w:rsid w:val="00732BFC"/>
    <w:rsid w:val="007418FC"/>
    <w:rsid w:val="00742CCE"/>
    <w:rsid w:val="00751761"/>
    <w:rsid w:val="00757EA9"/>
    <w:rsid w:val="007707D2"/>
    <w:rsid w:val="00771EF1"/>
    <w:rsid w:val="0077307B"/>
    <w:rsid w:val="007A1B14"/>
    <w:rsid w:val="007B2EF7"/>
    <w:rsid w:val="007C0D01"/>
    <w:rsid w:val="007C4665"/>
    <w:rsid w:val="007D63DE"/>
    <w:rsid w:val="007D7CE1"/>
    <w:rsid w:val="007E0138"/>
    <w:rsid w:val="007F32AE"/>
    <w:rsid w:val="00810714"/>
    <w:rsid w:val="008117D2"/>
    <w:rsid w:val="00814BE0"/>
    <w:rsid w:val="00817316"/>
    <w:rsid w:val="00835D54"/>
    <w:rsid w:val="008536AE"/>
    <w:rsid w:val="008559A1"/>
    <w:rsid w:val="00862F97"/>
    <w:rsid w:val="008651AE"/>
    <w:rsid w:val="00870791"/>
    <w:rsid w:val="008712B2"/>
    <w:rsid w:val="00871D32"/>
    <w:rsid w:val="00877287"/>
    <w:rsid w:val="0088130B"/>
    <w:rsid w:val="00895D71"/>
    <w:rsid w:val="00896182"/>
    <w:rsid w:val="008A4D14"/>
    <w:rsid w:val="008B0634"/>
    <w:rsid w:val="008B6EC3"/>
    <w:rsid w:val="008C0E1C"/>
    <w:rsid w:val="008C73CF"/>
    <w:rsid w:val="008C78D2"/>
    <w:rsid w:val="008D281B"/>
    <w:rsid w:val="008E5259"/>
    <w:rsid w:val="008E61C2"/>
    <w:rsid w:val="008F1995"/>
    <w:rsid w:val="009111B7"/>
    <w:rsid w:val="00913FDE"/>
    <w:rsid w:val="00924CDB"/>
    <w:rsid w:val="00927C1E"/>
    <w:rsid w:val="00930106"/>
    <w:rsid w:val="009336A9"/>
    <w:rsid w:val="00964FC4"/>
    <w:rsid w:val="00983F18"/>
    <w:rsid w:val="009858FE"/>
    <w:rsid w:val="00986178"/>
    <w:rsid w:val="00994D93"/>
    <w:rsid w:val="009C02AF"/>
    <w:rsid w:val="009D19DF"/>
    <w:rsid w:val="009D1B0A"/>
    <w:rsid w:val="009D56AB"/>
    <w:rsid w:val="009D6365"/>
    <w:rsid w:val="009D6775"/>
    <w:rsid w:val="009E62F4"/>
    <w:rsid w:val="009F504D"/>
    <w:rsid w:val="009F76DE"/>
    <w:rsid w:val="00A0212A"/>
    <w:rsid w:val="00A03E50"/>
    <w:rsid w:val="00A07849"/>
    <w:rsid w:val="00A13371"/>
    <w:rsid w:val="00A2378B"/>
    <w:rsid w:val="00A32BC6"/>
    <w:rsid w:val="00A376A9"/>
    <w:rsid w:val="00A43C80"/>
    <w:rsid w:val="00A53E3E"/>
    <w:rsid w:val="00A57613"/>
    <w:rsid w:val="00A60429"/>
    <w:rsid w:val="00A72234"/>
    <w:rsid w:val="00A80F8C"/>
    <w:rsid w:val="00A846CD"/>
    <w:rsid w:val="00A86E1F"/>
    <w:rsid w:val="00A92414"/>
    <w:rsid w:val="00AA1D0F"/>
    <w:rsid w:val="00AA34DA"/>
    <w:rsid w:val="00AB22A7"/>
    <w:rsid w:val="00AB3C04"/>
    <w:rsid w:val="00AB5A6B"/>
    <w:rsid w:val="00AC473E"/>
    <w:rsid w:val="00AD4F55"/>
    <w:rsid w:val="00AE676E"/>
    <w:rsid w:val="00AE7B7A"/>
    <w:rsid w:val="00AF3B15"/>
    <w:rsid w:val="00B05D5A"/>
    <w:rsid w:val="00B151A5"/>
    <w:rsid w:val="00B21811"/>
    <w:rsid w:val="00B267FF"/>
    <w:rsid w:val="00B37F03"/>
    <w:rsid w:val="00B41233"/>
    <w:rsid w:val="00B50943"/>
    <w:rsid w:val="00B66F7C"/>
    <w:rsid w:val="00B81472"/>
    <w:rsid w:val="00B853FF"/>
    <w:rsid w:val="00B8635C"/>
    <w:rsid w:val="00B969AE"/>
    <w:rsid w:val="00B9751E"/>
    <w:rsid w:val="00BB2E7D"/>
    <w:rsid w:val="00BC14D2"/>
    <w:rsid w:val="00BC2946"/>
    <w:rsid w:val="00BD4B8E"/>
    <w:rsid w:val="00BF1AE8"/>
    <w:rsid w:val="00BF4B20"/>
    <w:rsid w:val="00C019B6"/>
    <w:rsid w:val="00C06522"/>
    <w:rsid w:val="00C257B7"/>
    <w:rsid w:val="00C44F9D"/>
    <w:rsid w:val="00C47355"/>
    <w:rsid w:val="00C51EC3"/>
    <w:rsid w:val="00C55E21"/>
    <w:rsid w:val="00C57CF4"/>
    <w:rsid w:val="00C61383"/>
    <w:rsid w:val="00C82E76"/>
    <w:rsid w:val="00C93053"/>
    <w:rsid w:val="00C94DE7"/>
    <w:rsid w:val="00CB362B"/>
    <w:rsid w:val="00CC485F"/>
    <w:rsid w:val="00CE64AF"/>
    <w:rsid w:val="00CE6FB2"/>
    <w:rsid w:val="00CE7842"/>
    <w:rsid w:val="00CF33E5"/>
    <w:rsid w:val="00CF34F2"/>
    <w:rsid w:val="00D025E0"/>
    <w:rsid w:val="00D10854"/>
    <w:rsid w:val="00D178F1"/>
    <w:rsid w:val="00D238EA"/>
    <w:rsid w:val="00D26DC8"/>
    <w:rsid w:val="00D43D0A"/>
    <w:rsid w:val="00D5335C"/>
    <w:rsid w:val="00D71CF3"/>
    <w:rsid w:val="00D812F4"/>
    <w:rsid w:val="00D85B8E"/>
    <w:rsid w:val="00D878C6"/>
    <w:rsid w:val="00D93767"/>
    <w:rsid w:val="00DA4787"/>
    <w:rsid w:val="00DB2D83"/>
    <w:rsid w:val="00DB3229"/>
    <w:rsid w:val="00DE5F76"/>
    <w:rsid w:val="00DF09FA"/>
    <w:rsid w:val="00DF1E3B"/>
    <w:rsid w:val="00DF3814"/>
    <w:rsid w:val="00DF5B04"/>
    <w:rsid w:val="00DF72D0"/>
    <w:rsid w:val="00E04665"/>
    <w:rsid w:val="00E06D2C"/>
    <w:rsid w:val="00E06FD5"/>
    <w:rsid w:val="00E16C6C"/>
    <w:rsid w:val="00E27013"/>
    <w:rsid w:val="00E31D88"/>
    <w:rsid w:val="00E3748A"/>
    <w:rsid w:val="00E56A0A"/>
    <w:rsid w:val="00E72925"/>
    <w:rsid w:val="00E85BAE"/>
    <w:rsid w:val="00E87753"/>
    <w:rsid w:val="00E90585"/>
    <w:rsid w:val="00E91423"/>
    <w:rsid w:val="00E91AF1"/>
    <w:rsid w:val="00E94798"/>
    <w:rsid w:val="00EB1BFD"/>
    <w:rsid w:val="00EC003A"/>
    <w:rsid w:val="00EC0A97"/>
    <w:rsid w:val="00EC4575"/>
    <w:rsid w:val="00EC586E"/>
    <w:rsid w:val="00EC61A2"/>
    <w:rsid w:val="00ED3372"/>
    <w:rsid w:val="00ED3E78"/>
    <w:rsid w:val="00ED4556"/>
    <w:rsid w:val="00ED59C2"/>
    <w:rsid w:val="00ED67D7"/>
    <w:rsid w:val="00ED7936"/>
    <w:rsid w:val="00EE021A"/>
    <w:rsid w:val="00EE22CF"/>
    <w:rsid w:val="00EE7FBD"/>
    <w:rsid w:val="00EF3301"/>
    <w:rsid w:val="00EF6BB5"/>
    <w:rsid w:val="00F04E3D"/>
    <w:rsid w:val="00F159D1"/>
    <w:rsid w:val="00F17331"/>
    <w:rsid w:val="00F21F8F"/>
    <w:rsid w:val="00F32D55"/>
    <w:rsid w:val="00F372D8"/>
    <w:rsid w:val="00F43622"/>
    <w:rsid w:val="00F47882"/>
    <w:rsid w:val="00F56358"/>
    <w:rsid w:val="00F61493"/>
    <w:rsid w:val="00F62051"/>
    <w:rsid w:val="00F70158"/>
    <w:rsid w:val="00F70721"/>
    <w:rsid w:val="00F86142"/>
    <w:rsid w:val="00F92D7B"/>
    <w:rsid w:val="00FB4D25"/>
    <w:rsid w:val="00FB6FAE"/>
    <w:rsid w:val="00FC6004"/>
    <w:rsid w:val="00FD7487"/>
    <w:rsid w:val="00FE5898"/>
    <w:rsid w:val="00FE724F"/>
    <w:rsid w:val="00FF05A4"/>
    <w:rsid w:val="00FF7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F1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83F18"/>
    <w:rPr>
      <w:rFonts w:ascii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983F18"/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sid w:val="00A07849"/>
    <w:rPr>
      <w:rFonts w:ascii="Times New Roman" w:hAnsi="Times New Roman" w:cs="Times New Roman"/>
      <w:sz w:val="20"/>
      <w:szCs w:val="20"/>
    </w:rPr>
  </w:style>
  <w:style w:type="paragraph" w:customStyle="1" w:styleId="CM13">
    <w:name w:val="CM13"/>
    <w:basedOn w:val="Normal"/>
    <w:next w:val="Normal"/>
    <w:uiPriority w:val="99"/>
    <w:rsid w:val="00983F18"/>
    <w:pPr>
      <w:widowControl w:val="0"/>
      <w:autoSpaceDE w:val="0"/>
      <w:autoSpaceDN w:val="0"/>
      <w:adjustRightInd w:val="0"/>
      <w:spacing w:after="238"/>
    </w:pPr>
    <w:rPr>
      <w:rFonts w:ascii="GHOIB C+ School Book C San Pin" w:eastAsia="Calibri" w:hAnsi="GHOIB C+ School Book C San Pin" w:cs="GHOIB C+ School Book C San Pin"/>
    </w:rPr>
  </w:style>
  <w:style w:type="paragraph" w:styleId="NoSpacing">
    <w:name w:val="No Spacing"/>
    <w:link w:val="NoSpacingChar"/>
    <w:uiPriority w:val="99"/>
    <w:qFormat/>
    <w:rsid w:val="00983F18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9F76DE"/>
    <w:pPr>
      <w:spacing w:before="100" w:beforeAutospacing="1" w:after="100" w:afterAutospacing="1"/>
    </w:pPr>
  </w:style>
  <w:style w:type="paragraph" w:customStyle="1" w:styleId="c2">
    <w:name w:val="c2"/>
    <w:basedOn w:val="Normal"/>
    <w:uiPriority w:val="99"/>
    <w:rsid w:val="009F76DE"/>
    <w:pPr>
      <w:spacing w:before="100" w:beforeAutospacing="1" w:after="100" w:afterAutospacing="1"/>
    </w:pPr>
  </w:style>
  <w:style w:type="character" w:customStyle="1" w:styleId="c1">
    <w:name w:val="c1"/>
    <w:basedOn w:val="DefaultParagraphFont"/>
    <w:uiPriority w:val="99"/>
    <w:rsid w:val="009F76DE"/>
  </w:style>
  <w:style w:type="paragraph" w:customStyle="1" w:styleId="c0">
    <w:name w:val="c0"/>
    <w:basedOn w:val="Normal"/>
    <w:uiPriority w:val="99"/>
    <w:rsid w:val="009F76DE"/>
    <w:pPr>
      <w:spacing w:before="100" w:beforeAutospacing="1" w:after="100" w:afterAutospacing="1"/>
    </w:pPr>
  </w:style>
  <w:style w:type="character" w:customStyle="1" w:styleId="c5">
    <w:name w:val="c5"/>
    <w:basedOn w:val="DefaultParagraphFont"/>
    <w:uiPriority w:val="99"/>
    <w:rsid w:val="009F76DE"/>
  </w:style>
  <w:style w:type="character" w:styleId="Emphasis">
    <w:name w:val="Emphasis"/>
    <w:basedOn w:val="DefaultParagraphFont"/>
    <w:uiPriority w:val="99"/>
    <w:qFormat/>
    <w:rsid w:val="009F76DE"/>
    <w:rPr>
      <w:i/>
      <w:iCs/>
    </w:rPr>
  </w:style>
  <w:style w:type="character" w:customStyle="1" w:styleId="c8">
    <w:name w:val="c8"/>
    <w:basedOn w:val="DefaultParagraphFont"/>
    <w:uiPriority w:val="99"/>
    <w:rsid w:val="009F76DE"/>
  </w:style>
  <w:style w:type="paragraph" w:styleId="ListParagraph">
    <w:name w:val="List Paragraph"/>
    <w:basedOn w:val="Normal"/>
    <w:uiPriority w:val="99"/>
    <w:qFormat/>
    <w:rsid w:val="006A668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Strong">
    <w:name w:val="Strong"/>
    <w:basedOn w:val="DefaultParagraphFont"/>
    <w:uiPriority w:val="99"/>
    <w:qFormat/>
    <w:rsid w:val="007E0138"/>
    <w:rPr>
      <w:b/>
      <w:bCs/>
    </w:rPr>
  </w:style>
  <w:style w:type="paragraph" w:styleId="Header">
    <w:name w:val="header"/>
    <w:basedOn w:val="Normal"/>
    <w:link w:val="HeaderChar"/>
    <w:uiPriority w:val="99"/>
    <w:semiHidden/>
    <w:rsid w:val="0008518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85187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08518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8518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085187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07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7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7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1160</TotalTime>
  <Pages>43</Pages>
  <Words>11460</Words>
  <Characters>-32766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Интернат</cp:lastModifiedBy>
  <cp:revision>17</cp:revision>
  <cp:lastPrinted>2012-09-30T11:10:00Z</cp:lastPrinted>
  <dcterms:created xsi:type="dcterms:W3CDTF">2012-07-14T18:28:00Z</dcterms:created>
  <dcterms:modified xsi:type="dcterms:W3CDTF">2012-09-30T11:43:00Z</dcterms:modified>
</cp:coreProperties>
</file>